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510757465"/>
        <w:docPartObj>
          <w:docPartGallery w:val="Cover Pages"/>
          <w:docPartUnique/>
        </w:docPartObj>
      </w:sdtPr>
      <w:sdtEndPr/>
      <w:sdtContent>
        <w:p w14:paraId="024D05F3" w14:textId="0E64D485" w:rsidR="0053462E" w:rsidRPr="004109E5" w:rsidRDefault="00D52996" w:rsidP="004109E5">
          <w:pPr>
            <w:pStyle w:val="BodyText"/>
            <w:rPr>
              <w:rFonts w:cs="Arial"/>
              <w:bCs/>
              <w:iCs/>
              <w:color w:val="0055B8"/>
              <w:sz w:val="16"/>
              <w:szCs w:val="22"/>
              <w:lang w:eastAsia="de-DE"/>
            </w:rPr>
          </w:pPr>
          <w:r>
            <w:rPr>
              <w:noProof/>
            </w:rPr>
            <w:drawing>
              <wp:anchor distT="0" distB="0" distL="114300" distR="114300" simplePos="0" relativeHeight="251658242" behindDoc="0" locked="0" layoutInCell="1" allowOverlap="1" wp14:anchorId="3BD8318A" wp14:editId="0EE806A5">
                <wp:simplePos x="0" y="0"/>
                <wp:positionH relativeFrom="column">
                  <wp:posOffset>89372</wp:posOffset>
                </wp:positionH>
                <wp:positionV relativeFrom="paragraph">
                  <wp:posOffset>8390890</wp:posOffset>
                </wp:positionV>
                <wp:extent cx="1424305" cy="299085"/>
                <wp:effectExtent l="0" t="0" r="0" b="5715"/>
                <wp:wrapNone/>
                <wp:docPr id="612943241" name="Imagen 61294324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943241" name="Picture 2" descr="A black background with white text&#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4305" cy="299085"/>
                        </a:xfrm>
                        <a:prstGeom prst="rect">
                          <a:avLst/>
                        </a:prstGeom>
                        <a:noFill/>
                        <a:ln>
                          <a:noFill/>
                        </a:ln>
                      </pic:spPr>
                    </pic:pic>
                  </a:graphicData>
                </a:graphic>
                <wp14:sizeRelV relativeFrom="margin">
                  <wp14:pctHeight>0</wp14:pctHeight>
                </wp14:sizeRelV>
              </wp:anchor>
            </w:drawing>
          </w:r>
          <w:r w:rsidR="002E164F">
            <w:rPr>
              <w:noProof/>
              <w:color w:val="262626" w:themeColor="text1" w:themeTint="D9"/>
            </w:rPr>
            <mc:AlternateContent>
              <mc:Choice Requires="wps">
                <w:drawing>
                  <wp:anchor distT="0" distB="0" distL="114300" distR="114300" simplePos="0" relativeHeight="251658241" behindDoc="0" locked="0" layoutInCell="1" allowOverlap="1" wp14:anchorId="21B66087" wp14:editId="59CFAB35">
                    <wp:simplePos x="0" y="0"/>
                    <wp:positionH relativeFrom="margin">
                      <wp:posOffset>3100070</wp:posOffset>
                    </wp:positionH>
                    <wp:positionV relativeFrom="paragraph">
                      <wp:posOffset>250825</wp:posOffset>
                    </wp:positionV>
                    <wp:extent cx="2858770" cy="1257935"/>
                    <wp:effectExtent l="0" t="0" r="0" b="0"/>
                    <wp:wrapNone/>
                    <wp:docPr id="35276053" name="Cuadro de texto 352760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125793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21B66087" id="_x0000_t202" coordsize="21600,21600" o:spt="202" path="m,l,21600r21600,l21600,xe">
                    <v:stroke joinstyle="miter"/>
                    <v:path gradientshapeok="t" o:connecttype="rect"/>
                  </v:shapetype>
                  <v:shape id="Cuadro de texto 35276053" o:spid="_x0000_s1026" type="#_x0000_t202" style="position:absolute;left:0;text-align:left;margin-left:244.1pt;margin-top:19.75pt;width:225.1pt;height:99.0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" filled="f" fillcolor="#a0459a [3201]" stroked="f" strokeweight=".5pt">
                    <v:fill opacity="47802f"/>
                    <v:textbox style="mso-fit-shape-to-text:t" inset=",4mm,,2.5mm">
                      <w:txbxContent>
                        <w:p w14:paraId="2A3BA56F" w14:textId="4B9D397D" w:rsidR="0085779C" w:rsidRPr="002E164F" w:rsidRDefault="006A221F" w:rsidP="002E164F">
                          <w:pPr>
                            <w:pStyle w:val="subtitlecover"/>
                            <w:jc w:val="right"/>
                            <w:rPr>
                              <w:sz w:val="19"/>
                              <w:szCs w:val="19"/>
                            </w:rPr>
                          </w:pPr>
                          <w:r w:rsidRPr="002E164F">
                            <w:rPr>
                              <w:sz w:val="19"/>
                              <w:szCs w:val="19"/>
                            </w:rPr>
                            <w:t>A Meta Operating System</w:t>
                          </w:r>
                          <w:r w:rsidR="00223E55" w:rsidRPr="002E164F">
                            <w:rPr>
                              <w:sz w:val="19"/>
                              <w:szCs w:val="19"/>
                            </w:rPr>
                            <w:t xml:space="preserve"> </w:t>
                          </w:r>
                          <w:r w:rsidRPr="002E164F">
                            <w:rPr>
                              <w:sz w:val="19"/>
                              <w:szCs w:val="19"/>
                            </w:rPr>
                            <w:t>for Brokering Hyper-Distributed</w:t>
                          </w:r>
                          <w:r w:rsidR="00223E55" w:rsidRPr="002E164F">
                            <w:rPr>
                              <w:sz w:val="19"/>
                              <w:szCs w:val="19"/>
                            </w:rPr>
                            <w:t xml:space="preserve"> </w:t>
                          </w:r>
                          <w:r w:rsidRPr="002E164F">
                            <w:rPr>
                              <w:sz w:val="19"/>
                              <w:szCs w:val="19"/>
                            </w:rPr>
                            <w:t>Applications on Cloud Computing Continuums</w:t>
                          </w:r>
                        </w:p>
                        <w:p w14:paraId="4D465B41" w14:textId="77777777" w:rsidR="0085779C" w:rsidRPr="002E164F" w:rsidRDefault="0085779C" w:rsidP="0085779C">
                          <w:pPr>
                            <w:pStyle w:val="Documentcoverdate"/>
                            <w:rPr>
                              <w:sz w:val="20"/>
                            </w:rPr>
                          </w:pPr>
                        </w:p>
                      </w:txbxContent>
                    </v:textbox>
                    <w10:wrap anchorx="margin"/>
                  </v:shape>
                </w:pict>
              </mc:Fallback>
            </mc:AlternateContent>
          </w:r>
          <w:r w:rsidR="00A17CCB">
            <w:rPr>
              <w:noProof/>
              <w:color w:val="262626" w:themeColor="text1" w:themeTint="D9"/>
            </w:rPr>
            <mc:AlternateContent>
              <mc:Choice Requires="wps">
                <w:drawing>
                  <wp:anchor distT="0" distB="0" distL="114300" distR="114300" simplePos="0" relativeHeight="251658240" behindDoc="0" locked="0" layoutInCell="1" allowOverlap="1" wp14:anchorId="40269C57" wp14:editId="0B15AE62">
                    <wp:simplePos x="0" y="0"/>
                    <wp:positionH relativeFrom="margin">
                      <wp:align>left</wp:align>
                    </wp:positionH>
                    <wp:positionV relativeFrom="paragraph">
                      <wp:posOffset>5085715</wp:posOffset>
                    </wp:positionV>
                    <wp:extent cx="4366895" cy="1386205"/>
                    <wp:effectExtent l="0" t="0" r="0" b="0"/>
                    <wp:wrapNone/>
                    <wp:docPr id="1935152617" name="Cuadro de texto 1935152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895" cy="138620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CC115C" w14:textId="1E5F61ED" w:rsidR="007B26D8" w:rsidRDefault="007B26D8" w:rsidP="007B26D8">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2 </w:t>
                                </w:r>
                              </w:p>
                              <w:p w14:paraId="182F1D66" w14:textId="77777777" w:rsidR="006D669A" w:rsidRDefault="007B26D8"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6D669A">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63531D92" w:rsidR="00A31EE4" w:rsidRDefault="007B26D8"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Proposal </w:t>
                                </w:r>
                                <w:r w:rsidR="006D669A">
                                  <w:rPr>
                                    <w:rFonts w:eastAsiaTheme="majorEastAsia" w:cs="Open Sans"/>
                                    <w:b/>
                                    <w:bCs/>
                                    <w:caps/>
                                    <w:sz w:val="36"/>
                                    <w:lang w:eastAsia="de-DE"/>
                                  </w:rPr>
                                  <w:t xml:space="preserve">technical annex </w:t>
                                </w:r>
                                <w:r w:rsidRPr="009472C6">
                                  <w:rPr>
                                    <w:rFonts w:eastAsiaTheme="majorEastAsia" w:cs="Open Sans"/>
                                    <w:b/>
                                    <w:bCs/>
                                    <w:caps/>
                                    <w:sz w:val="36"/>
                                    <w:lang w:eastAsia="de-DE"/>
                                  </w:rPr>
                                  <w:t>(template)</w:t>
                                </w:r>
                              </w:p>
                              <w:p w14:paraId="47CC6C01" w14:textId="06A24D53" w:rsidR="006D669A" w:rsidRPr="00B743F0" w:rsidRDefault="006D669A" w:rsidP="00B743F0">
                                <w:pPr>
                                  <w:pStyle w:val="Documentcoverdate"/>
                                </w:pPr>
                              </w:p>
                            </w:txbxContent>
                          </wps:txbx>
                          <wps:bodyPr rot="0" vert="horz" wrap="square" lIns="91440" tIns="144000" rIns="91440" bIns="90000" anchor="ctr" anchorCtr="0" upright="1">
                            <a:spAutoFit/>
                          </wps:bodyPr>
                        </wps:wsp>
                      </a:graphicData>
                    </a:graphic>
                    <wp14:sizeRelH relativeFrom="margin">
                      <wp14:pctWidth>0</wp14:pctWidth>
                    </wp14:sizeRelH>
                    <wp14:sizeRelV relativeFrom="margin">
                      <wp14:pctHeight>0</wp14:pctHeight>
                    </wp14:sizeRelV>
                  </wp:anchor>
                </w:drawing>
              </mc:Choice>
              <mc:Fallback>
                <w:pict>
                  <v:shape w14:anchorId="40269C57" id="Cuadro de texto 1935152617" o:spid="_x0000_s1027" type="#_x0000_t202" style="position:absolute;left:0;text-align:left;margin-left:0;margin-top:400.45pt;width:343.85pt;height:109.1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" filled="f" fillcolor="#a0459a [3201]" stroked="f" strokeweight=".5pt">
                    <v:fill opacity="47802f"/>
                    <v:textbox style="mso-fit-shape-to-text:t" inset=",4mm,,2.5mm">
                      <w:txbxContent>
                        <w:p w14:paraId="2FCC115C" w14:textId="1E5F61ED" w:rsidR="007B26D8" w:rsidRDefault="007B26D8" w:rsidP="007B26D8">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Annex 2 </w:t>
                          </w:r>
                        </w:p>
                        <w:p w14:paraId="182F1D66" w14:textId="77777777" w:rsidR="006D669A" w:rsidRDefault="007B26D8"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NebulOuS Open Call #</w:t>
                          </w:r>
                          <w:r w:rsidR="006D669A">
                            <w:rPr>
                              <w:rFonts w:eastAsiaTheme="majorEastAsia" w:cs="Open Sans"/>
                              <w:b/>
                              <w:bCs/>
                              <w:caps/>
                              <w:sz w:val="36"/>
                              <w:lang w:eastAsia="de-DE"/>
                            </w:rPr>
                            <w:t>2</w:t>
                          </w:r>
                          <w:r w:rsidRPr="009472C6">
                            <w:rPr>
                              <w:rFonts w:eastAsiaTheme="majorEastAsia" w:cs="Open Sans"/>
                              <w:b/>
                              <w:bCs/>
                              <w:caps/>
                              <w:sz w:val="36"/>
                              <w:lang w:eastAsia="de-DE"/>
                            </w:rPr>
                            <w:t xml:space="preserve"> </w:t>
                          </w:r>
                        </w:p>
                        <w:p w14:paraId="4BBB0AE4" w14:textId="63531D92" w:rsidR="00A31EE4" w:rsidRDefault="007B26D8" w:rsidP="00B743F0">
                          <w:pPr>
                            <w:pStyle w:val="Documentcoverdate"/>
                            <w:rPr>
                              <w:rFonts w:eastAsiaTheme="majorEastAsia" w:cs="Open Sans"/>
                              <w:b/>
                              <w:bCs/>
                              <w:caps/>
                              <w:sz w:val="36"/>
                              <w:lang w:eastAsia="de-DE"/>
                            </w:rPr>
                          </w:pPr>
                          <w:r w:rsidRPr="009472C6">
                            <w:rPr>
                              <w:rFonts w:eastAsiaTheme="majorEastAsia" w:cs="Open Sans"/>
                              <w:b/>
                              <w:bCs/>
                              <w:caps/>
                              <w:sz w:val="36"/>
                              <w:lang w:eastAsia="de-DE"/>
                            </w:rPr>
                            <w:t xml:space="preserve">Proposal </w:t>
                          </w:r>
                          <w:r w:rsidR="006D669A">
                            <w:rPr>
                              <w:rFonts w:eastAsiaTheme="majorEastAsia" w:cs="Open Sans"/>
                              <w:b/>
                              <w:bCs/>
                              <w:caps/>
                              <w:sz w:val="36"/>
                              <w:lang w:eastAsia="de-DE"/>
                            </w:rPr>
                            <w:t xml:space="preserve">technical annex </w:t>
                          </w:r>
                          <w:r w:rsidRPr="009472C6">
                            <w:rPr>
                              <w:rFonts w:eastAsiaTheme="majorEastAsia" w:cs="Open Sans"/>
                              <w:b/>
                              <w:bCs/>
                              <w:caps/>
                              <w:sz w:val="36"/>
                              <w:lang w:eastAsia="de-DE"/>
                            </w:rPr>
                            <w:t>(template)</w:t>
                          </w:r>
                        </w:p>
                        <w:p w14:paraId="47CC6C01" w14:textId="06A24D53" w:rsidR="006D669A" w:rsidRPr="00B743F0" w:rsidRDefault="006D669A" w:rsidP="00B743F0">
                          <w:pPr>
                            <w:pStyle w:val="Documentcoverdate"/>
                          </w:pPr>
                        </w:p>
                      </w:txbxContent>
                    </v:textbox>
                    <w10:wrap anchorx="margin"/>
                  </v:shape>
                </w:pict>
              </mc:Fallback>
            </mc:AlternateContent>
          </w:r>
          <w:r w:rsidR="002D5E94" w:rsidRPr="00C75FEA">
            <w:br w:type="page"/>
          </w:r>
        </w:p>
      </w:sdtContent>
    </w:sdt>
    <w:p w14:paraId="4C30192D" w14:textId="67A49232" w:rsidR="007B26D8" w:rsidRPr="00AC5AD8" w:rsidRDefault="007B26D8" w:rsidP="007B26D8">
      <w:pPr>
        <w:spacing w:after="160" w:line="259" w:lineRule="auto"/>
        <w:jc w:val="both"/>
        <w:rPr>
          <w:b/>
        </w:rPr>
      </w:pPr>
      <w:bookmarkStart w:id="0" w:name="OLE_LINK5"/>
      <w:bookmarkEnd w:id="0"/>
      <w:r w:rsidRPr="00AC5AD8">
        <w:rPr>
          <w:b/>
        </w:rPr>
        <w:lastRenderedPageBreak/>
        <w:t>INSTRUCTIONS</w:t>
      </w:r>
    </w:p>
    <w:p w14:paraId="6C42A9BD" w14:textId="10033BD4" w:rsidR="007B26D8" w:rsidRPr="00AC5AD8" w:rsidRDefault="007B26D8" w:rsidP="007B26D8">
      <w:pPr>
        <w:spacing w:after="160" w:line="259" w:lineRule="auto"/>
        <w:jc w:val="both"/>
        <w:rPr>
          <w:b/>
          <w:bCs/>
        </w:rPr>
      </w:pPr>
      <w:r w:rsidRPr="400E2C62">
        <w:rPr>
          <w:b/>
          <w:bCs/>
        </w:rPr>
        <w:t>NebulOuS Open Call #</w:t>
      </w:r>
      <w:r w:rsidR="0056242F">
        <w:rPr>
          <w:b/>
          <w:bCs/>
        </w:rPr>
        <w:t>2</w:t>
      </w:r>
    </w:p>
    <w:p w14:paraId="5476A20F" w14:textId="77777777" w:rsidR="007B26D8" w:rsidRDefault="007B26D8" w:rsidP="007B26D8">
      <w:pPr>
        <w:spacing w:after="160" w:line="259" w:lineRule="auto"/>
        <w:jc w:val="both"/>
      </w:pPr>
      <w:r w:rsidRPr="00AC5AD8">
        <w:rPr>
          <w:b/>
        </w:rPr>
        <w:t xml:space="preserve">The structure of this template MUST be followed when preparing your proposal. </w:t>
      </w:r>
      <w:r w:rsidRPr="00AC5AD8">
        <w:t xml:space="preserve">Applicants using other kind of template/ document structure will be automatically considered ineligible. </w:t>
      </w:r>
    </w:p>
    <w:p w14:paraId="3D675D74" w14:textId="77777777" w:rsidR="00A35242" w:rsidRPr="00A35242" w:rsidRDefault="00A35242" w:rsidP="00A35242">
      <w:pPr>
        <w:spacing w:after="160" w:line="259" w:lineRule="auto"/>
        <w:jc w:val="both"/>
      </w:pPr>
      <w:r w:rsidRPr="00A35242">
        <w:rPr>
          <w:b/>
        </w:rPr>
        <w:t>Important:</w:t>
      </w:r>
    </w:p>
    <w:p w14:paraId="4178FF49" w14:textId="30B5C0FA" w:rsidR="00A35242" w:rsidRPr="00A35242" w:rsidRDefault="00A35242" w:rsidP="00A35242">
      <w:pPr>
        <w:numPr>
          <w:ilvl w:val="0"/>
          <w:numId w:val="18"/>
        </w:numPr>
        <w:spacing w:after="160" w:line="259" w:lineRule="auto"/>
        <w:jc w:val="both"/>
      </w:pPr>
      <w:r>
        <w:t xml:space="preserve">This proposal will be evaluated </w:t>
      </w:r>
      <w:r w:rsidRPr="385E5F32">
        <w:rPr>
          <w:b/>
        </w:rPr>
        <w:t>alongside</w:t>
      </w:r>
      <w:r>
        <w:t xml:space="preserve"> </w:t>
      </w:r>
      <w:hyperlink r:id="rId12" w:history="1">
        <w:r w:rsidRPr="00593BBB">
          <w:rPr>
            <w:rStyle w:val="Hyperlink"/>
            <w:b/>
          </w:rPr>
          <w:t xml:space="preserve">Annex 2.1 - </w:t>
        </w:r>
        <w:proofErr w:type="spellStart"/>
        <w:r w:rsidRPr="00593BBB">
          <w:rPr>
            <w:rStyle w:val="Hyperlink"/>
            <w:b/>
          </w:rPr>
          <w:t>NebulOuS</w:t>
        </w:r>
        <w:proofErr w:type="spellEnd"/>
        <w:r w:rsidRPr="00593BBB">
          <w:rPr>
            <w:rStyle w:val="Hyperlink"/>
            <w:b/>
          </w:rPr>
          <w:t xml:space="preserve"> Open Call #2 - Technical verification form (template)</w:t>
        </w:r>
      </w:hyperlink>
      <w:r w:rsidRPr="385E5F32">
        <w:rPr>
          <w:b/>
        </w:rPr>
        <w:t>.</w:t>
      </w:r>
      <w:r>
        <w:t xml:space="preserve"> </w:t>
      </w:r>
    </w:p>
    <w:p w14:paraId="59E66CAF" w14:textId="77777777" w:rsidR="00A35242" w:rsidRPr="00A35242" w:rsidRDefault="00A35242" w:rsidP="00A35242">
      <w:pPr>
        <w:numPr>
          <w:ilvl w:val="0"/>
          <w:numId w:val="18"/>
        </w:numPr>
        <w:spacing w:after="160" w:line="259" w:lineRule="auto"/>
        <w:jc w:val="both"/>
      </w:pPr>
      <w:r w:rsidRPr="00A35242">
        <w:t xml:space="preserve">Focus on </w:t>
      </w:r>
      <w:r w:rsidRPr="00A35242">
        <w:rPr>
          <w:b/>
        </w:rPr>
        <w:t>how NebulOuS will enhance your solution</w:t>
      </w:r>
      <w:r w:rsidRPr="00A35242">
        <w:t>, its impact, and sustainability.</w:t>
      </w:r>
    </w:p>
    <w:p w14:paraId="762A5436" w14:textId="511B9116" w:rsidR="00A35242" w:rsidRPr="00403679" w:rsidRDefault="00A35242" w:rsidP="007B26D8">
      <w:pPr>
        <w:pStyle w:val="ListParagraph"/>
        <w:numPr>
          <w:ilvl w:val="0"/>
          <w:numId w:val="18"/>
        </w:numPr>
        <w:spacing w:after="160" w:line="259" w:lineRule="auto"/>
        <w:jc w:val="both"/>
        <w:rPr>
          <w:b/>
        </w:rPr>
      </w:pPr>
      <w:r w:rsidRPr="00A35242">
        <w:rPr>
          <w:u w:val="single"/>
        </w:rPr>
        <w:t>Before submitting your application,</w:t>
      </w:r>
      <w:r w:rsidRPr="00A35242">
        <w:rPr>
          <w:b/>
          <w:bCs/>
        </w:rPr>
        <w:t xml:space="preserve"> </w:t>
      </w:r>
      <w:r>
        <w:t xml:space="preserve">you </w:t>
      </w:r>
      <w:r w:rsidRPr="00A35242">
        <w:rPr>
          <w:b/>
          <w:bCs/>
        </w:rPr>
        <w:t xml:space="preserve">MUST read </w:t>
      </w:r>
      <w:hyperlink r:id="rId13" w:history="1">
        <w:r w:rsidRPr="00D408AD">
          <w:rPr>
            <w:rStyle w:val="Hyperlink"/>
            <w:b/>
            <w:bCs/>
          </w:rPr>
          <w:t>NebulOuS Open Call #2 Guidelines for applicants</w:t>
        </w:r>
      </w:hyperlink>
      <w:r w:rsidRPr="00A35242">
        <w:rPr>
          <w:b/>
          <w:bCs/>
        </w:rPr>
        <w:t xml:space="preserve"> </w:t>
      </w:r>
      <w:r>
        <w:t xml:space="preserve">to clearly understand the rules applying to the call. All documents are available at: </w:t>
      </w:r>
      <w:hyperlink r:id="rId14" w:history="1">
        <w:r w:rsidRPr="00592565">
          <w:rPr>
            <w:rStyle w:val="Hyperlink"/>
          </w:rPr>
          <w:t>https://nebulouscloud.eu/open-call-2/</w:t>
        </w:r>
      </w:hyperlink>
      <w:r>
        <w:t xml:space="preserve">. </w:t>
      </w:r>
    </w:p>
    <w:p w14:paraId="047D8109" w14:textId="33AAF8DB" w:rsidR="00A35242" w:rsidRPr="00403679" w:rsidRDefault="00A35242" w:rsidP="00403679">
      <w:pPr>
        <w:pStyle w:val="ListParagraph"/>
        <w:spacing w:after="160" w:line="259" w:lineRule="auto"/>
        <w:jc w:val="both"/>
        <w:rPr>
          <w:b/>
        </w:rPr>
      </w:pPr>
    </w:p>
    <w:p w14:paraId="6633F097" w14:textId="77777777" w:rsidR="007B26D8" w:rsidRPr="00AC5AD8" w:rsidRDefault="007B26D8" w:rsidP="007B26D8">
      <w:pPr>
        <w:spacing w:after="160" w:line="259" w:lineRule="auto"/>
        <w:jc w:val="both"/>
      </w:pPr>
      <w:r w:rsidRPr="00AC5AD8">
        <w:rPr>
          <w:b/>
        </w:rPr>
        <w:t xml:space="preserve">Disclaimer: </w:t>
      </w:r>
      <w:r w:rsidRPr="00AC5AD8">
        <w:rPr>
          <w:i/>
        </w:rPr>
        <w:t xml:space="preserve">Please be aware that the proposal will be evaluated as it was submitted, with no additional documents or links to add information beyond the defined hereby. </w:t>
      </w:r>
      <w:r w:rsidRPr="00AC5AD8">
        <w:t xml:space="preserve">The proposal is a self-contained document. Evaluators will be instructed to ignore hyperlinks to information that is specifically designed to expand the proposal, thus circumventing the page limit. </w:t>
      </w:r>
    </w:p>
    <w:p w14:paraId="728584D1" w14:textId="77777777" w:rsidR="007B26D8" w:rsidRPr="00AC5AD8" w:rsidRDefault="007B26D8" w:rsidP="007B26D8">
      <w:pPr>
        <w:spacing w:after="160" w:line="259" w:lineRule="auto"/>
        <w:jc w:val="both"/>
      </w:pPr>
      <w:r w:rsidRPr="00AC5AD8">
        <w:t>This template has been organised to ensure that the important aspects of your planned work are clearly measurable with respect to the evaluation criteria, which are:</w:t>
      </w:r>
    </w:p>
    <w:p w14:paraId="07454AB4" w14:textId="77777777" w:rsidR="007B26D8" w:rsidRPr="00AC5AD8" w:rsidRDefault="007B26D8" w:rsidP="006E366C">
      <w:pPr>
        <w:numPr>
          <w:ilvl w:val="0"/>
          <w:numId w:val="7"/>
        </w:numPr>
        <w:spacing w:after="120"/>
        <w:ind w:left="714" w:hanging="357"/>
        <w:jc w:val="both"/>
      </w:pPr>
      <w:r>
        <w:t>C1 - Novelty, adequateness of the proposed use-case to be implemented with NebulOuS</w:t>
      </w:r>
    </w:p>
    <w:p w14:paraId="084F89C6" w14:textId="77777777" w:rsidR="007B26D8" w:rsidRPr="00AC5AD8" w:rsidRDefault="007B26D8" w:rsidP="006E366C">
      <w:pPr>
        <w:numPr>
          <w:ilvl w:val="0"/>
          <w:numId w:val="7"/>
        </w:numPr>
        <w:spacing w:after="120"/>
        <w:ind w:left="714" w:hanging="357"/>
        <w:jc w:val="both"/>
      </w:pPr>
      <w:r w:rsidRPr="00AC5AD8">
        <w:t>C2 - Economic, social and environmental impact of the planned use-case</w:t>
      </w:r>
    </w:p>
    <w:p w14:paraId="6E65351D" w14:textId="77777777" w:rsidR="007B26D8" w:rsidRPr="00AC5AD8" w:rsidRDefault="007B26D8" w:rsidP="006E366C">
      <w:pPr>
        <w:numPr>
          <w:ilvl w:val="0"/>
          <w:numId w:val="7"/>
        </w:numPr>
        <w:spacing w:after="120"/>
        <w:ind w:left="714" w:hanging="357"/>
        <w:jc w:val="both"/>
      </w:pPr>
      <w:r w:rsidRPr="00AC5AD8">
        <w:t>C3 - Expertise and excellence of the proposed team</w:t>
      </w:r>
    </w:p>
    <w:p w14:paraId="3BB37E9D" w14:textId="77777777" w:rsidR="007B26D8" w:rsidRPr="00AC5AD8" w:rsidRDefault="007B26D8" w:rsidP="006E366C">
      <w:pPr>
        <w:numPr>
          <w:ilvl w:val="0"/>
          <w:numId w:val="7"/>
        </w:numPr>
        <w:spacing w:after="120"/>
        <w:ind w:left="714" w:hanging="357"/>
        <w:jc w:val="both"/>
      </w:pPr>
      <w:r w:rsidRPr="00AC5AD8">
        <w:t>C4 - Project planning and value for money</w:t>
      </w:r>
    </w:p>
    <w:p w14:paraId="700D2838" w14:textId="77777777" w:rsidR="007B26D8" w:rsidRPr="00AC5AD8" w:rsidRDefault="007B26D8" w:rsidP="007B26D8">
      <w:pPr>
        <w:spacing w:after="160" w:line="259" w:lineRule="auto"/>
        <w:jc w:val="both"/>
        <w:rPr>
          <w:b/>
        </w:rPr>
      </w:pPr>
    </w:p>
    <w:p w14:paraId="43CCEEB8" w14:textId="77777777" w:rsidR="007B26D8" w:rsidRPr="00AC5AD8" w:rsidRDefault="007B26D8" w:rsidP="007B26D8">
      <w:pPr>
        <w:spacing w:after="160" w:line="259" w:lineRule="auto"/>
        <w:jc w:val="both"/>
        <w:rPr>
          <w:b/>
        </w:rPr>
      </w:pPr>
      <w:r w:rsidRPr="00AC5AD8">
        <w:rPr>
          <w:b/>
        </w:rPr>
        <w:t>Rules:</w:t>
      </w:r>
    </w:p>
    <w:p w14:paraId="27EEE4C8" w14:textId="0C4AA135" w:rsidR="007B26D8" w:rsidRPr="00AC5AD8" w:rsidRDefault="007B26D8" w:rsidP="006E366C">
      <w:pPr>
        <w:numPr>
          <w:ilvl w:val="0"/>
          <w:numId w:val="6"/>
        </w:numPr>
        <w:spacing w:after="160" w:line="259" w:lineRule="auto"/>
        <w:jc w:val="both"/>
      </w:pPr>
      <w:r w:rsidRPr="00AC5AD8">
        <w:t xml:space="preserve">The page limit for the full proposal is </w:t>
      </w:r>
      <w:r w:rsidRPr="00AC5AD8">
        <w:rPr>
          <w:b/>
        </w:rPr>
        <w:t>1</w:t>
      </w:r>
      <w:r w:rsidR="003A6D77">
        <w:rPr>
          <w:b/>
        </w:rPr>
        <w:t>2</w:t>
      </w:r>
      <w:r w:rsidRPr="00AC5AD8">
        <w:rPr>
          <w:b/>
        </w:rPr>
        <w:t xml:space="preserve"> pages</w:t>
      </w:r>
      <w:r w:rsidRPr="00AC5AD8">
        <w:t xml:space="preserve"> (cover page, table of content page and the Ethical/Security Checklist are not included within the 10-page limit). </w:t>
      </w:r>
      <w:r w:rsidRPr="00AC5AD8">
        <w:rPr>
          <w:u w:val="single"/>
        </w:rPr>
        <w:t>All tables, figures, references, and any other element pertaining to these sections must be included as an integral part of the proposal.</w:t>
      </w:r>
    </w:p>
    <w:p w14:paraId="12CBA1A1" w14:textId="42B17BF4" w:rsidR="007B26D8" w:rsidRPr="00AC5AD8" w:rsidRDefault="007B26D8" w:rsidP="006E366C">
      <w:pPr>
        <w:numPr>
          <w:ilvl w:val="0"/>
          <w:numId w:val="6"/>
        </w:numPr>
        <w:spacing w:after="160" w:line="259" w:lineRule="auto"/>
        <w:jc w:val="both"/>
      </w:pPr>
      <w:r>
        <w:t>The allowed font type is “</w:t>
      </w:r>
      <w:r w:rsidR="00A35242">
        <w:rPr>
          <w:b/>
          <w:bCs/>
        </w:rPr>
        <w:t>Crimson Pro</w:t>
      </w:r>
      <w:r w:rsidR="00A35242">
        <w:t xml:space="preserve"> </w:t>
      </w:r>
      <w:r>
        <w:t xml:space="preserve">“and the minimum </w:t>
      </w:r>
      <w:r w:rsidRPr="11382EC9">
        <w:rPr>
          <w:b/>
          <w:bCs/>
        </w:rPr>
        <w:t>font size is 11</w:t>
      </w:r>
      <w:r>
        <w:t xml:space="preserve"> points.</w:t>
      </w:r>
    </w:p>
    <w:p w14:paraId="29045037" w14:textId="77777777" w:rsidR="007B26D8" w:rsidRPr="00AC5AD8" w:rsidRDefault="007B26D8" w:rsidP="006E366C">
      <w:pPr>
        <w:numPr>
          <w:ilvl w:val="0"/>
          <w:numId w:val="6"/>
        </w:numPr>
        <w:spacing w:after="160" w:line="259" w:lineRule="auto"/>
        <w:jc w:val="both"/>
      </w:pPr>
      <w:r>
        <w:t xml:space="preserve">It is </w:t>
      </w:r>
      <w:r w:rsidRPr="11382EC9">
        <w:rPr>
          <w:u w:val="single"/>
        </w:rPr>
        <w:t xml:space="preserve">mandatory </w:t>
      </w:r>
      <w:r>
        <w:t>to upload the document in PDF format.</w:t>
      </w:r>
    </w:p>
    <w:p w14:paraId="258626B3" w14:textId="77777777" w:rsidR="007B26D8" w:rsidRPr="00AC5AD8" w:rsidRDefault="007B26D8" w:rsidP="006E366C">
      <w:pPr>
        <w:numPr>
          <w:ilvl w:val="0"/>
          <w:numId w:val="6"/>
        </w:numPr>
        <w:spacing w:after="160" w:line="259" w:lineRule="auto"/>
        <w:jc w:val="both"/>
      </w:pPr>
      <w:r>
        <w:t xml:space="preserve">If you attempt to upload a proposal longer than the specified limit, your proposal may not be taken into consideration by the evaluators. </w:t>
      </w:r>
    </w:p>
    <w:p w14:paraId="268756E7" w14:textId="77777777" w:rsidR="007B26D8" w:rsidRPr="00AC5AD8" w:rsidRDefault="007B26D8" w:rsidP="006E366C">
      <w:pPr>
        <w:numPr>
          <w:ilvl w:val="0"/>
          <w:numId w:val="6"/>
        </w:numPr>
        <w:spacing w:after="160" w:line="259" w:lineRule="auto"/>
        <w:jc w:val="both"/>
      </w:pPr>
      <w:r w:rsidRPr="00AC5AD8">
        <w:rPr>
          <w:b/>
        </w:rPr>
        <w:t>ENGLISH is the only eligible language of the proposal.</w:t>
      </w:r>
    </w:p>
    <w:p w14:paraId="59855FA9" w14:textId="77777777" w:rsidR="007B26D8" w:rsidRPr="00AC5AD8" w:rsidRDefault="007B26D8" w:rsidP="007B26D8">
      <w:pPr>
        <w:spacing w:after="160" w:line="259" w:lineRule="auto"/>
        <w:jc w:val="both"/>
      </w:pPr>
    </w:p>
    <w:p w14:paraId="7FD9F26A" w14:textId="717597A4" w:rsidR="007B26D8" w:rsidRPr="00AC5AD8" w:rsidRDefault="007B26D8" w:rsidP="007B26D8">
      <w:pPr>
        <w:spacing w:after="160" w:line="259" w:lineRule="auto"/>
        <w:jc w:val="both"/>
      </w:pPr>
      <w:r w:rsidRPr="00843519">
        <w:rPr>
          <w:bCs/>
          <w:i/>
          <w:color w:val="313185" w:themeColor="accent1"/>
          <w:highlight w:val="yellow"/>
        </w:rPr>
        <w:t xml:space="preserve">!!!! Delete this page and guidance text in </w:t>
      </w:r>
      <w:r w:rsidR="00D33C2A" w:rsidRPr="00843519">
        <w:rPr>
          <w:bCs/>
          <w:i/>
          <w:color w:val="313185" w:themeColor="accent1"/>
          <w:highlight w:val="yellow"/>
        </w:rPr>
        <w:t xml:space="preserve">highlighted </w:t>
      </w:r>
      <w:r w:rsidR="00843519">
        <w:rPr>
          <w:bCs/>
          <w:i/>
          <w:color w:val="313185" w:themeColor="accent1"/>
          <w:highlight w:val="yellow"/>
        </w:rPr>
        <w:t>blue</w:t>
      </w:r>
      <w:r w:rsidRPr="00843519">
        <w:rPr>
          <w:bCs/>
          <w:i/>
          <w:color w:val="313185" w:themeColor="accent1"/>
          <w:highlight w:val="yellow"/>
        </w:rPr>
        <w:t xml:space="preserve"> in each section when submitting the proposal!!!</w:t>
      </w:r>
    </w:p>
    <w:p w14:paraId="6735CB5C" w14:textId="77777777" w:rsidR="007B26D8" w:rsidRPr="005A5B08" w:rsidRDefault="007B26D8" w:rsidP="007B26D8">
      <w:pPr>
        <w:spacing w:after="160" w:line="259" w:lineRule="auto"/>
        <w:jc w:val="both"/>
        <w:rPr>
          <w:b/>
        </w:rPr>
      </w:pPr>
      <w:r w:rsidRPr="005A5B08">
        <w:rPr>
          <w:b/>
        </w:rPr>
        <w:lastRenderedPageBreak/>
        <w:t>Basic information about applicant</w:t>
      </w:r>
    </w:p>
    <w:tbl>
      <w:tblPr>
        <w:tblStyle w:val="GridTable1Light-Accent1"/>
        <w:tblW w:w="9060" w:type="dxa"/>
        <w:tblLayout w:type="fixed"/>
        <w:tblLook w:val="0400" w:firstRow="0" w:lastRow="0" w:firstColumn="0" w:lastColumn="0" w:noHBand="0" w:noVBand="1"/>
      </w:tblPr>
      <w:tblGrid>
        <w:gridCol w:w="2116"/>
        <w:gridCol w:w="3413"/>
        <w:gridCol w:w="3531"/>
      </w:tblGrid>
      <w:tr w:rsidR="007B26D8" w:rsidRPr="00AC5AD8" w14:paraId="35A4448D" w14:textId="77777777" w:rsidTr="00C43251">
        <w:trPr>
          <w:trHeight w:val="546"/>
        </w:trPr>
        <w:tc>
          <w:tcPr>
            <w:tcW w:w="2116" w:type="dxa"/>
          </w:tcPr>
          <w:p w14:paraId="15C77632" w14:textId="77777777" w:rsidR="007B26D8" w:rsidRPr="00AC5AD8" w:rsidRDefault="007B26D8" w:rsidP="00C43251">
            <w:pPr>
              <w:spacing w:after="160" w:line="259" w:lineRule="auto"/>
              <w:jc w:val="center"/>
              <w:rPr>
                <w:b/>
              </w:rPr>
            </w:pPr>
          </w:p>
        </w:tc>
        <w:tc>
          <w:tcPr>
            <w:tcW w:w="3413" w:type="dxa"/>
          </w:tcPr>
          <w:p w14:paraId="200E139D" w14:textId="77777777" w:rsidR="007B26D8" w:rsidRPr="005A5B08" w:rsidRDefault="007B26D8" w:rsidP="00C43251">
            <w:pPr>
              <w:spacing w:after="160" w:line="259" w:lineRule="auto"/>
              <w:jc w:val="center"/>
              <w:rPr>
                <w:b/>
              </w:rPr>
            </w:pPr>
            <w:r w:rsidRPr="00AC5AD8">
              <w:rPr>
                <w:b/>
              </w:rPr>
              <w:t>Organisation (1)</w:t>
            </w:r>
          </w:p>
        </w:tc>
        <w:tc>
          <w:tcPr>
            <w:tcW w:w="3531" w:type="dxa"/>
          </w:tcPr>
          <w:p w14:paraId="57133165" w14:textId="77777777" w:rsidR="007B26D8" w:rsidRPr="005A5B08" w:rsidRDefault="007B26D8" w:rsidP="00C43251">
            <w:pPr>
              <w:spacing w:after="160" w:line="259" w:lineRule="auto"/>
              <w:jc w:val="center"/>
              <w:rPr>
                <w:b/>
              </w:rPr>
            </w:pPr>
            <w:r w:rsidRPr="11382EC9">
              <w:rPr>
                <w:b/>
              </w:rPr>
              <w:t>Organisation (2)</w:t>
            </w:r>
            <w:r w:rsidRPr="11382EC9">
              <w:rPr>
                <w:b/>
              </w:rPr>
              <w:footnoteReference w:id="2"/>
            </w:r>
            <w:r w:rsidRPr="11382EC9">
              <w:rPr>
                <w:b/>
              </w:rPr>
              <w:t xml:space="preserve"> *</w:t>
            </w:r>
          </w:p>
          <w:p w14:paraId="165AD4D9" w14:textId="77777777" w:rsidR="007B26D8" w:rsidRPr="005A5B08" w:rsidRDefault="007B26D8" w:rsidP="00C43251">
            <w:pPr>
              <w:spacing w:after="160" w:line="259" w:lineRule="auto"/>
              <w:jc w:val="center"/>
              <w:rPr>
                <w:b/>
              </w:rPr>
            </w:pPr>
            <w:r w:rsidRPr="5781800F">
              <w:rPr>
                <w:b/>
              </w:rPr>
              <w:t>(if applicable)</w:t>
            </w:r>
          </w:p>
        </w:tc>
      </w:tr>
      <w:tr w:rsidR="007B26D8" w:rsidRPr="00AC5AD8" w14:paraId="722CBEA7" w14:textId="77777777" w:rsidTr="00C43251">
        <w:tc>
          <w:tcPr>
            <w:tcW w:w="2116" w:type="dxa"/>
          </w:tcPr>
          <w:p w14:paraId="79E6A624" w14:textId="77777777" w:rsidR="007B26D8" w:rsidRPr="005A5B08" w:rsidRDefault="007B26D8" w:rsidP="00C43251">
            <w:pPr>
              <w:spacing w:after="160" w:line="259" w:lineRule="auto"/>
              <w:rPr>
                <w:b/>
              </w:rPr>
            </w:pPr>
            <w:r w:rsidRPr="005A5B08">
              <w:rPr>
                <w:b/>
              </w:rPr>
              <w:t>Name of Organisation</w:t>
            </w:r>
          </w:p>
        </w:tc>
        <w:tc>
          <w:tcPr>
            <w:tcW w:w="3413" w:type="dxa"/>
          </w:tcPr>
          <w:p w14:paraId="2080B9E0" w14:textId="77777777" w:rsidR="007B26D8" w:rsidRPr="00AC5AD8" w:rsidRDefault="007B26D8" w:rsidP="00C43251">
            <w:pPr>
              <w:spacing w:after="160" w:line="259" w:lineRule="auto"/>
              <w:jc w:val="both"/>
              <w:rPr>
                <w:b/>
              </w:rPr>
            </w:pPr>
          </w:p>
        </w:tc>
        <w:tc>
          <w:tcPr>
            <w:tcW w:w="3531" w:type="dxa"/>
          </w:tcPr>
          <w:p w14:paraId="05679787" w14:textId="77777777" w:rsidR="007B26D8" w:rsidRPr="00AC5AD8" w:rsidRDefault="007B26D8" w:rsidP="00C43251">
            <w:pPr>
              <w:spacing w:after="160" w:line="259" w:lineRule="auto"/>
              <w:jc w:val="both"/>
              <w:rPr>
                <w:b/>
              </w:rPr>
            </w:pPr>
          </w:p>
        </w:tc>
      </w:tr>
      <w:tr w:rsidR="007B26D8" w:rsidRPr="00AC5AD8" w14:paraId="7445C4AA" w14:textId="77777777" w:rsidTr="00C43251">
        <w:tc>
          <w:tcPr>
            <w:tcW w:w="2116" w:type="dxa"/>
          </w:tcPr>
          <w:p w14:paraId="399AF7BE" w14:textId="77777777" w:rsidR="007B26D8" w:rsidRPr="005A5B08" w:rsidRDefault="007B26D8" w:rsidP="00C43251">
            <w:pPr>
              <w:spacing w:after="160" w:line="259" w:lineRule="auto"/>
              <w:rPr>
                <w:b/>
              </w:rPr>
            </w:pPr>
            <w:proofErr w:type="gramStart"/>
            <w:r w:rsidRPr="5781800F">
              <w:rPr>
                <w:b/>
              </w:rPr>
              <w:t>Organisation  representative</w:t>
            </w:r>
            <w:proofErr w:type="gramEnd"/>
            <w:r w:rsidRPr="5781800F">
              <w:rPr>
                <w:b/>
              </w:rPr>
              <w:t xml:space="preserve"> Name, Last name, position in the organisation</w:t>
            </w:r>
          </w:p>
        </w:tc>
        <w:tc>
          <w:tcPr>
            <w:tcW w:w="3413" w:type="dxa"/>
          </w:tcPr>
          <w:p w14:paraId="091EFD3B" w14:textId="77777777" w:rsidR="007B26D8" w:rsidRPr="00AC5AD8" w:rsidRDefault="007B26D8" w:rsidP="00C43251">
            <w:pPr>
              <w:spacing w:after="160" w:line="259" w:lineRule="auto"/>
              <w:jc w:val="both"/>
            </w:pPr>
          </w:p>
        </w:tc>
        <w:tc>
          <w:tcPr>
            <w:tcW w:w="3531" w:type="dxa"/>
          </w:tcPr>
          <w:p w14:paraId="04E585AC" w14:textId="77777777" w:rsidR="007B26D8" w:rsidRPr="00AC5AD8" w:rsidRDefault="007B26D8" w:rsidP="00C43251">
            <w:pPr>
              <w:spacing w:after="160" w:line="259" w:lineRule="auto"/>
              <w:jc w:val="both"/>
            </w:pPr>
          </w:p>
        </w:tc>
      </w:tr>
      <w:tr w:rsidR="007B26D8" w:rsidRPr="00AC5AD8" w14:paraId="3B7E2452" w14:textId="77777777" w:rsidTr="00C43251">
        <w:tc>
          <w:tcPr>
            <w:tcW w:w="2116" w:type="dxa"/>
          </w:tcPr>
          <w:p w14:paraId="33969BE7" w14:textId="77777777" w:rsidR="007B26D8" w:rsidRPr="005A5B08" w:rsidRDefault="007B26D8" w:rsidP="00C43251">
            <w:pPr>
              <w:spacing w:after="160" w:line="259" w:lineRule="auto"/>
              <w:rPr>
                <w:b/>
              </w:rPr>
            </w:pPr>
            <w:r w:rsidRPr="005A5B08">
              <w:rPr>
                <w:b/>
              </w:rPr>
              <w:t>E-mail</w:t>
            </w:r>
          </w:p>
        </w:tc>
        <w:tc>
          <w:tcPr>
            <w:tcW w:w="3413" w:type="dxa"/>
          </w:tcPr>
          <w:p w14:paraId="33E7C75C" w14:textId="77777777" w:rsidR="007B26D8" w:rsidRPr="00AC5AD8" w:rsidRDefault="007B26D8" w:rsidP="00C43251">
            <w:pPr>
              <w:spacing w:after="160" w:line="259" w:lineRule="auto"/>
              <w:jc w:val="both"/>
            </w:pPr>
          </w:p>
        </w:tc>
        <w:tc>
          <w:tcPr>
            <w:tcW w:w="3531" w:type="dxa"/>
          </w:tcPr>
          <w:p w14:paraId="5DD7D11D" w14:textId="77777777" w:rsidR="007B26D8" w:rsidRPr="00AC5AD8" w:rsidRDefault="007B26D8" w:rsidP="00C43251">
            <w:pPr>
              <w:spacing w:after="160" w:line="259" w:lineRule="auto"/>
              <w:jc w:val="both"/>
            </w:pPr>
          </w:p>
        </w:tc>
      </w:tr>
      <w:tr w:rsidR="007B26D8" w:rsidRPr="00AC5AD8" w14:paraId="4265F24C" w14:textId="77777777" w:rsidTr="00C43251">
        <w:tc>
          <w:tcPr>
            <w:tcW w:w="2116" w:type="dxa"/>
          </w:tcPr>
          <w:p w14:paraId="71442F02" w14:textId="77777777" w:rsidR="007B26D8" w:rsidRPr="005A5B08" w:rsidRDefault="007B26D8" w:rsidP="00C43251">
            <w:pPr>
              <w:spacing w:after="160" w:line="259" w:lineRule="auto"/>
              <w:rPr>
                <w:b/>
              </w:rPr>
            </w:pPr>
            <w:r w:rsidRPr="005A5B08">
              <w:rPr>
                <w:b/>
              </w:rPr>
              <w:t>Logo, if applicable</w:t>
            </w:r>
          </w:p>
        </w:tc>
        <w:tc>
          <w:tcPr>
            <w:tcW w:w="3413" w:type="dxa"/>
          </w:tcPr>
          <w:p w14:paraId="5FCC5C08" w14:textId="77777777" w:rsidR="007B26D8" w:rsidRPr="00AC5AD8" w:rsidRDefault="007B26D8" w:rsidP="00C43251">
            <w:pPr>
              <w:spacing w:after="160" w:line="259" w:lineRule="auto"/>
              <w:jc w:val="both"/>
            </w:pPr>
          </w:p>
        </w:tc>
        <w:tc>
          <w:tcPr>
            <w:tcW w:w="3531" w:type="dxa"/>
          </w:tcPr>
          <w:p w14:paraId="3DF385EF" w14:textId="77777777" w:rsidR="007B26D8" w:rsidRPr="00AC5AD8" w:rsidRDefault="007B26D8" w:rsidP="00C43251">
            <w:pPr>
              <w:spacing w:after="160" w:line="259" w:lineRule="auto"/>
              <w:jc w:val="both"/>
            </w:pPr>
          </w:p>
        </w:tc>
      </w:tr>
      <w:tr w:rsidR="007B26D8" w:rsidRPr="00AC5AD8" w14:paraId="5B8F015D" w14:textId="77777777" w:rsidTr="00C43251">
        <w:tc>
          <w:tcPr>
            <w:tcW w:w="2116" w:type="dxa"/>
          </w:tcPr>
          <w:p w14:paraId="5C0D2A98" w14:textId="77777777" w:rsidR="007B26D8" w:rsidRPr="005A5B08" w:rsidRDefault="007B26D8" w:rsidP="00C43251">
            <w:pPr>
              <w:spacing w:after="160" w:line="259" w:lineRule="auto"/>
              <w:rPr>
                <w:b/>
              </w:rPr>
            </w:pPr>
            <w:r w:rsidRPr="005A5B08">
              <w:rPr>
                <w:b/>
              </w:rPr>
              <w:t>Website</w:t>
            </w:r>
          </w:p>
        </w:tc>
        <w:tc>
          <w:tcPr>
            <w:tcW w:w="3413" w:type="dxa"/>
          </w:tcPr>
          <w:p w14:paraId="0027F306" w14:textId="77777777" w:rsidR="007B26D8" w:rsidRPr="00AC5AD8" w:rsidRDefault="007B26D8" w:rsidP="00C43251">
            <w:pPr>
              <w:spacing w:after="160" w:line="259" w:lineRule="auto"/>
              <w:jc w:val="both"/>
            </w:pPr>
          </w:p>
        </w:tc>
        <w:tc>
          <w:tcPr>
            <w:tcW w:w="3531" w:type="dxa"/>
          </w:tcPr>
          <w:p w14:paraId="17A2CC94" w14:textId="77777777" w:rsidR="007B26D8" w:rsidRPr="00AC5AD8" w:rsidRDefault="007B26D8" w:rsidP="00C43251">
            <w:pPr>
              <w:spacing w:after="160" w:line="259" w:lineRule="auto"/>
              <w:jc w:val="both"/>
            </w:pPr>
          </w:p>
        </w:tc>
      </w:tr>
    </w:tbl>
    <w:p w14:paraId="18342C74" w14:textId="77777777" w:rsidR="007B26D8" w:rsidRPr="00AC5AD8" w:rsidRDefault="007B26D8" w:rsidP="007B26D8">
      <w:pPr>
        <w:spacing w:after="160" w:line="259" w:lineRule="auto"/>
        <w:jc w:val="both"/>
      </w:pPr>
    </w:p>
    <w:p w14:paraId="249A17C3" w14:textId="77777777" w:rsidR="007B26D8" w:rsidRPr="005A5B08" w:rsidRDefault="007B26D8" w:rsidP="007B26D8">
      <w:pPr>
        <w:spacing w:after="160" w:line="259" w:lineRule="auto"/>
        <w:jc w:val="both"/>
        <w:rPr>
          <w:b/>
        </w:rPr>
      </w:pPr>
      <w:r w:rsidRPr="005A5B08">
        <w:rPr>
          <w:b/>
        </w:rPr>
        <w:t>Mark the challenge you are applying to with an “x”.</w:t>
      </w:r>
    </w:p>
    <w:tbl>
      <w:tblPr>
        <w:tblW w:w="552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shd w:val="clear" w:color="auto" w:fill="FFFFFF" w:themeFill="background2"/>
        <w:tblLayout w:type="fixed"/>
        <w:tblLook w:val="0400" w:firstRow="0" w:lastRow="0" w:firstColumn="0" w:lastColumn="0" w:noHBand="0" w:noVBand="1"/>
      </w:tblPr>
      <w:tblGrid>
        <w:gridCol w:w="704"/>
        <w:gridCol w:w="3686"/>
        <w:gridCol w:w="1134"/>
      </w:tblGrid>
      <w:tr w:rsidR="002D4908" w:rsidRPr="00AC5AD8" w14:paraId="71783EF2" w14:textId="77777777" w:rsidTr="00403679">
        <w:trPr>
          <w:trHeight w:val="567"/>
        </w:trPr>
        <w:tc>
          <w:tcPr>
            <w:tcW w:w="704" w:type="dxa"/>
            <w:shd w:val="clear" w:color="auto" w:fill="FFFFFF" w:themeFill="background2"/>
            <w:vAlign w:val="center"/>
          </w:tcPr>
          <w:p w14:paraId="468E6177" w14:textId="77777777" w:rsidR="002D4908" w:rsidRPr="00AC5AD8" w:rsidRDefault="002D4908" w:rsidP="00C43251">
            <w:pPr>
              <w:spacing w:after="160" w:line="259" w:lineRule="auto"/>
              <w:jc w:val="center"/>
              <w:rPr>
                <w:b/>
              </w:rPr>
            </w:pPr>
            <w:r w:rsidRPr="00AC5AD8">
              <w:rPr>
                <w:b/>
              </w:rPr>
              <w:t>#</w:t>
            </w:r>
          </w:p>
        </w:tc>
        <w:tc>
          <w:tcPr>
            <w:tcW w:w="4820" w:type="dxa"/>
            <w:gridSpan w:val="2"/>
            <w:shd w:val="clear" w:color="auto" w:fill="FFFFFF" w:themeFill="background2"/>
            <w:vAlign w:val="center"/>
          </w:tcPr>
          <w:p w14:paraId="669EB450" w14:textId="1D70BEF8" w:rsidR="002D4908" w:rsidRPr="00AC5AD8" w:rsidRDefault="002D4908" w:rsidP="00C43251">
            <w:pPr>
              <w:spacing w:after="160" w:line="259" w:lineRule="auto"/>
              <w:jc w:val="both"/>
            </w:pPr>
            <w:r>
              <w:rPr>
                <w:b/>
              </w:rPr>
              <w:t>C</w:t>
            </w:r>
            <w:r w:rsidRPr="11382EC9">
              <w:rPr>
                <w:b/>
              </w:rPr>
              <w:t>hallenge name</w:t>
            </w:r>
          </w:p>
        </w:tc>
      </w:tr>
      <w:tr w:rsidR="007B26D8" w:rsidRPr="00AC5AD8" w14:paraId="017CC438" w14:textId="77777777" w:rsidTr="00403679">
        <w:tc>
          <w:tcPr>
            <w:tcW w:w="704" w:type="dxa"/>
            <w:shd w:val="clear" w:color="auto" w:fill="FFFFFF" w:themeFill="background2"/>
            <w:vAlign w:val="center"/>
          </w:tcPr>
          <w:p w14:paraId="2D13BA9C" w14:textId="77777777" w:rsidR="007B26D8" w:rsidRPr="00AC5AD8" w:rsidRDefault="007B26D8" w:rsidP="00C43251">
            <w:pPr>
              <w:spacing w:after="160" w:line="259" w:lineRule="auto"/>
              <w:jc w:val="center"/>
            </w:pPr>
            <w:r w:rsidRPr="00AC5AD8">
              <w:t>1</w:t>
            </w:r>
          </w:p>
        </w:tc>
        <w:tc>
          <w:tcPr>
            <w:tcW w:w="3686" w:type="dxa"/>
            <w:shd w:val="clear" w:color="auto" w:fill="FFFFFF" w:themeFill="background2"/>
            <w:vAlign w:val="center"/>
          </w:tcPr>
          <w:p w14:paraId="68EAAD57" w14:textId="1C0181DD" w:rsidR="007B26D8" w:rsidRPr="00AC5AD8" w:rsidRDefault="00D33C2A" w:rsidP="00C43251">
            <w:pPr>
              <w:spacing w:after="160" w:line="259" w:lineRule="auto"/>
              <w:jc w:val="both"/>
            </w:pPr>
            <w:r>
              <w:t>W</w:t>
            </w:r>
            <w:r w:rsidR="007B26D8" w:rsidRPr="00AC5AD8">
              <w:t>orkflow application</w:t>
            </w:r>
          </w:p>
        </w:tc>
        <w:sdt>
          <w:sdtPr>
            <w:id w:val="1148944633"/>
            <w14:checkbox>
              <w14:checked w14:val="0"/>
              <w14:checkedState w14:val="2612" w14:font="MS Gothic"/>
              <w14:uncheckedState w14:val="2610" w14:font="MS Gothic"/>
            </w14:checkbox>
          </w:sdtPr>
          <w:sdtEndPr/>
          <w:sdtContent>
            <w:tc>
              <w:tcPr>
                <w:tcW w:w="1134" w:type="dxa"/>
                <w:shd w:val="clear" w:color="auto" w:fill="FFFFFF" w:themeFill="background2"/>
                <w:vAlign w:val="center"/>
              </w:tcPr>
              <w:p w14:paraId="0E08C511" w14:textId="77777777" w:rsidR="007B26D8" w:rsidRPr="00AC5AD8" w:rsidRDefault="007B26D8" w:rsidP="00C43251">
                <w:pPr>
                  <w:spacing w:after="160" w:line="259" w:lineRule="auto"/>
                  <w:jc w:val="center"/>
                </w:pPr>
                <w:r w:rsidRPr="00AC5AD8">
                  <w:rPr>
                    <w:rFonts w:ascii="Segoe UI Symbol" w:hAnsi="Segoe UI Symbol" w:cs="Segoe UI Symbol"/>
                  </w:rPr>
                  <w:t>☐</w:t>
                </w:r>
              </w:p>
            </w:tc>
          </w:sdtContent>
        </w:sdt>
      </w:tr>
      <w:tr w:rsidR="007B26D8" w:rsidRPr="00AC5AD8" w14:paraId="54FB6CEF" w14:textId="77777777" w:rsidTr="00403679">
        <w:tc>
          <w:tcPr>
            <w:tcW w:w="704" w:type="dxa"/>
            <w:shd w:val="clear" w:color="auto" w:fill="FFFFFF" w:themeFill="background2"/>
            <w:vAlign w:val="center"/>
          </w:tcPr>
          <w:p w14:paraId="2A803DCF" w14:textId="77777777" w:rsidR="007B26D8" w:rsidRPr="00AC5AD8" w:rsidRDefault="007B26D8" w:rsidP="00C43251">
            <w:pPr>
              <w:spacing w:after="160" w:line="259" w:lineRule="auto"/>
              <w:jc w:val="center"/>
            </w:pPr>
            <w:r w:rsidRPr="00AC5AD8">
              <w:t>2</w:t>
            </w:r>
          </w:p>
        </w:tc>
        <w:tc>
          <w:tcPr>
            <w:tcW w:w="3686" w:type="dxa"/>
            <w:shd w:val="clear" w:color="auto" w:fill="FFFFFF" w:themeFill="background2"/>
            <w:vAlign w:val="center"/>
          </w:tcPr>
          <w:p w14:paraId="14D00126" w14:textId="57948F01" w:rsidR="007B26D8" w:rsidRPr="00AC5AD8" w:rsidRDefault="007B26D8" w:rsidP="00C43251">
            <w:pPr>
              <w:spacing w:after="160" w:line="259" w:lineRule="auto"/>
              <w:jc w:val="both"/>
            </w:pPr>
            <w:r w:rsidRPr="00AC5AD8">
              <w:t>IoT application</w:t>
            </w:r>
          </w:p>
        </w:tc>
        <w:sdt>
          <w:sdtPr>
            <w:id w:val="-1849252432"/>
            <w14:checkbox>
              <w14:checked w14:val="0"/>
              <w14:checkedState w14:val="2612" w14:font="MS Gothic"/>
              <w14:uncheckedState w14:val="2610" w14:font="MS Gothic"/>
            </w14:checkbox>
          </w:sdtPr>
          <w:sdtEndPr/>
          <w:sdtContent>
            <w:tc>
              <w:tcPr>
                <w:tcW w:w="1134" w:type="dxa"/>
                <w:shd w:val="clear" w:color="auto" w:fill="FFFFFF" w:themeFill="background2"/>
                <w:vAlign w:val="center"/>
              </w:tcPr>
              <w:p w14:paraId="0AC8D0B5" w14:textId="77777777" w:rsidR="007B26D8" w:rsidRPr="00AC5AD8" w:rsidRDefault="007B26D8" w:rsidP="00C43251">
                <w:pPr>
                  <w:spacing w:after="160" w:line="259" w:lineRule="auto"/>
                  <w:jc w:val="center"/>
                </w:pPr>
                <w:r w:rsidRPr="00AC5AD8">
                  <w:rPr>
                    <w:rFonts w:ascii="Segoe UI Symbol" w:hAnsi="Segoe UI Symbol" w:cs="Segoe UI Symbol"/>
                  </w:rPr>
                  <w:t>☐</w:t>
                </w:r>
              </w:p>
            </w:tc>
          </w:sdtContent>
        </w:sdt>
      </w:tr>
      <w:tr w:rsidR="007B26D8" w:rsidRPr="00AC5AD8" w14:paraId="5696CC34" w14:textId="77777777" w:rsidTr="00403679">
        <w:tc>
          <w:tcPr>
            <w:tcW w:w="704" w:type="dxa"/>
            <w:shd w:val="clear" w:color="auto" w:fill="FFFFFF" w:themeFill="background2"/>
            <w:vAlign w:val="center"/>
          </w:tcPr>
          <w:p w14:paraId="4C8EDF5B" w14:textId="77777777" w:rsidR="007B26D8" w:rsidRPr="00AC5AD8" w:rsidRDefault="007B26D8" w:rsidP="00C43251">
            <w:pPr>
              <w:spacing w:after="160" w:line="259" w:lineRule="auto"/>
              <w:jc w:val="center"/>
            </w:pPr>
            <w:r w:rsidRPr="00AC5AD8">
              <w:t>3</w:t>
            </w:r>
          </w:p>
        </w:tc>
        <w:tc>
          <w:tcPr>
            <w:tcW w:w="3686" w:type="dxa"/>
            <w:shd w:val="clear" w:color="auto" w:fill="FFFFFF" w:themeFill="background2"/>
            <w:vAlign w:val="center"/>
          </w:tcPr>
          <w:p w14:paraId="201B9601" w14:textId="23B8788D" w:rsidR="007B26D8" w:rsidRPr="00AC5AD8" w:rsidRDefault="00D33C2A" w:rsidP="00C43251">
            <w:pPr>
              <w:spacing w:after="160" w:line="259" w:lineRule="auto"/>
              <w:jc w:val="both"/>
            </w:pPr>
            <w:r>
              <w:t>S</w:t>
            </w:r>
            <w:r w:rsidR="007B26D8" w:rsidRPr="00AC5AD8">
              <w:t>erverless application</w:t>
            </w:r>
          </w:p>
        </w:tc>
        <w:sdt>
          <w:sdtPr>
            <w:id w:val="307671917"/>
            <w14:checkbox>
              <w14:checked w14:val="0"/>
              <w14:checkedState w14:val="2612" w14:font="MS Gothic"/>
              <w14:uncheckedState w14:val="2610" w14:font="MS Gothic"/>
            </w14:checkbox>
          </w:sdtPr>
          <w:sdtEndPr/>
          <w:sdtContent>
            <w:tc>
              <w:tcPr>
                <w:tcW w:w="1134" w:type="dxa"/>
                <w:shd w:val="clear" w:color="auto" w:fill="FFFFFF" w:themeFill="background2"/>
                <w:vAlign w:val="center"/>
              </w:tcPr>
              <w:p w14:paraId="5D566613" w14:textId="77777777" w:rsidR="007B26D8" w:rsidRPr="00AC5AD8" w:rsidRDefault="007B26D8" w:rsidP="00C43251">
                <w:pPr>
                  <w:spacing w:after="160" w:line="259" w:lineRule="auto"/>
                  <w:jc w:val="center"/>
                </w:pPr>
                <w:r w:rsidRPr="00AC5AD8">
                  <w:rPr>
                    <w:rFonts w:ascii="Segoe UI Symbol" w:hAnsi="Segoe UI Symbol" w:cs="Segoe UI Symbol"/>
                  </w:rPr>
                  <w:t>☐</w:t>
                </w:r>
              </w:p>
            </w:tc>
          </w:sdtContent>
        </w:sdt>
      </w:tr>
      <w:tr w:rsidR="007B26D8" w:rsidRPr="00AC5AD8" w14:paraId="35DA9303" w14:textId="77777777" w:rsidTr="00403679">
        <w:tc>
          <w:tcPr>
            <w:tcW w:w="704" w:type="dxa"/>
            <w:shd w:val="clear" w:color="auto" w:fill="FFFFFF" w:themeFill="background2"/>
            <w:vAlign w:val="center"/>
          </w:tcPr>
          <w:p w14:paraId="7224D6E8" w14:textId="77777777" w:rsidR="007B26D8" w:rsidRPr="00AC5AD8" w:rsidRDefault="007B26D8" w:rsidP="00C43251">
            <w:pPr>
              <w:spacing w:after="160" w:line="259" w:lineRule="auto"/>
              <w:jc w:val="center"/>
            </w:pPr>
            <w:r w:rsidRPr="00AC5AD8">
              <w:t>4</w:t>
            </w:r>
          </w:p>
        </w:tc>
        <w:tc>
          <w:tcPr>
            <w:tcW w:w="3686" w:type="dxa"/>
            <w:shd w:val="clear" w:color="auto" w:fill="FFFFFF" w:themeFill="background2"/>
            <w:vAlign w:val="center"/>
          </w:tcPr>
          <w:p w14:paraId="0A557154" w14:textId="77777777" w:rsidR="007B26D8" w:rsidRPr="00AC5AD8" w:rsidRDefault="007B26D8" w:rsidP="00C43251">
            <w:pPr>
              <w:spacing w:after="160" w:line="259" w:lineRule="auto"/>
              <w:jc w:val="both"/>
            </w:pPr>
            <w:r w:rsidRPr="00AC5AD8">
              <w:t>Open challenge</w:t>
            </w:r>
          </w:p>
        </w:tc>
        <w:sdt>
          <w:sdtPr>
            <w:id w:val="775676137"/>
            <w14:checkbox>
              <w14:checked w14:val="0"/>
              <w14:checkedState w14:val="2612" w14:font="MS Gothic"/>
              <w14:uncheckedState w14:val="2610" w14:font="MS Gothic"/>
            </w14:checkbox>
          </w:sdtPr>
          <w:sdtEndPr/>
          <w:sdtContent>
            <w:tc>
              <w:tcPr>
                <w:tcW w:w="1134" w:type="dxa"/>
                <w:shd w:val="clear" w:color="auto" w:fill="FFFFFF" w:themeFill="background2"/>
                <w:vAlign w:val="center"/>
              </w:tcPr>
              <w:p w14:paraId="0AE95E7D" w14:textId="77777777" w:rsidR="007B26D8" w:rsidRPr="00AC5AD8" w:rsidRDefault="007B26D8" w:rsidP="00C43251">
                <w:pPr>
                  <w:spacing w:after="160" w:line="259" w:lineRule="auto"/>
                  <w:jc w:val="center"/>
                </w:pPr>
                <w:r w:rsidRPr="00AC5AD8">
                  <w:rPr>
                    <w:rFonts w:ascii="Segoe UI Symbol" w:hAnsi="Segoe UI Symbol" w:cs="Segoe UI Symbol"/>
                  </w:rPr>
                  <w:t>☐</w:t>
                </w:r>
              </w:p>
            </w:tc>
          </w:sdtContent>
        </w:sdt>
      </w:tr>
    </w:tbl>
    <w:p w14:paraId="1D46BD5F" w14:textId="77777777" w:rsidR="007B26D8" w:rsidRPr="00AC5AD8" w:rsidRDefault="007B26D8" w:rsidP="007B26D8">
      <w:pPr>
        <w:spacing w:after="160" w:line="259" w:lineRule="auto"/>
        <w:jc w:val="both"/>
      </w:pPr>
    </w:p>
    <w:p w14:paraId="3DDBB2D7" w14:textId="4418D69C" w:rsidR="009576B0" w:rsidRDefault="007B26D8" w:rsidP="007B26D8">
      <w:pPr>
        <w:spacing w:after="160" w:line="259" w:lineRule="auto"/>
        <w:jc w:val="both"/>
        <w:rPr>
          <w:i/>
          <w:color w:val="313185" w:themeColor="accent1"/>
          <w:highlight w:val="yellow"/>
        </w:rPr>
      </w:pPr>
      <w:r w:rsidRPr="00843519">
        <w:rPr>
          <w:i/>
          <w:color w:val="313185" w:themeColor="accent1"/>
          <w:highlight w:val="yellow"/>
        </w:rPr>
        <w:t>Page count starts here (remove this sentence)</w:t>
      </w:r>
    </w:p>
    <w:p w14:paraId="78788F27" w14:textId="1B5011D0" w:rsidR="007B26D8" w:rsidRPr="009576B0" w:rsidRDefault="009576B0" w:rsidP="009576B0">
      <w:pPr>
        <w:rPr>
          <w:i/>
          <w:color w:val="313185" w:themeColor="accent1"/>
          <w:highlight w:val="yellow"/>
        </w:rPr>
      </w:pPr>
      <w:r>
        <w:rPr>
          <w:i/>
          <w:color w:val="313185" w:themeColor="accent1"/>
          <w:highlight w:val="yellow"/>
        </w:rPr>
        <w:br w:type="page"/>
      </w:r>
    </w:p>
    <w:p w14:paraId="3068A6F7" w14:textId="77777777" w:rsidR="007B26D8" w:rsidRPr="00F36BB7" w:rsidRDefault="007B26D8" w:rsidP="00843519">
      <w:pPr>
        <w:pStyle w:val="Heading1"/>
        <w:rPr>
          <w:rFonts w:asciiTheme="minorHAnsi" w:hAnsiTheme="minorHAnsi"/>
          <w:sz w:val="22"/>
          <w:szCs w:val="22"/>
        </w:rPr>
      </w:pPr>
      <w:r w:rsidRPr="00F36BB7">
        <w:rPr>
          <w:rFonts w:asciiTheme="minorHAnsi" w:hAnsiTheme="minorHAnsi"/>
          <w:sz w:val="22"/>
          <w:szCs w:val="22"/>
        </w:rPr>
        <w:lastRenderedPageBreak/>
        <w:t>OVERVIEW OF THE PROPOSAL (MAXIMUM 1 PAGE)</w:t>
      </w:r>
    </w:p>
    <w:p w14:paraId="39DA28CC" w14:textId="77777777" w:rsidR="007B26D8" w:rsidRPr="005A5B08" w:rsidRDefault="007B26D8" w:rsidP="006E366C">
      <w:pPr>
        <w:pStyle w:val="ListParagraph"/>
        <w:numPr>
          <w:ilvl w:val="1"/>
          <w:numId w:val="9"/>
        </w:numPr>
        <w:spacing w:after="160" w:line="259" w:lineRule="auto"/>
        <w:jc w:val="both"/>
        <w:rPr>
          <w:b/>
        </w:rPr>
      </w:pPr>
      <w:bookmarkStart w:id="1" w:name="_heading=h.2xcytpi" w:colFirst="0" w:colLast="0"/>
      <w:bookmarkEnd w:id="1"/>
      <w:r w:rsidRPr="005A5B08">
        <w:rPr>
          <w:b/>
        </w:rPr>
        <w:t xml:space="preserve">Executive Summary </w:t>
      </w:r>
    </w:p>
    <w:p w14:paraId="15192834" w14:textId="77777777" w:rsidR="00A35242" w:rsidRDefault="007B26D8" w:rsidP="00A35242">
      <w:pPr>
        <w:spacing w:after="160" w:line="259" w:lineRule="auto"/>
        <w:jc w:val="both"/>
      </w:pPr>
      <w:r w:rsidRPr="00AC5AD8">
        <w:t>Describe an overview of your intended proposed work. What will be developed, why is it important, who will be involved, how the challenge will be addressed, expected outcome and potential impact.</w:t>
      </w:r>
    </w:p>
    <w:p w14:paraId="40F6D8AA" w14:textId="0D912A87" w:rsidR="00A35242" w:rsidRDefault="00A35242" w:rsidP="00403679">
      <w:pPr>
        <w:pStyle w:val="bullet1"/>
      </w:pPr>
      <w:r>
        <w:t>Describe what will be developed with NebulOuS.</w:t>
      </w:r>
    </w:p>
    <w:p w14:paraId="117B294E" w14:textId="4A3C40A6" w:rsidR="00A35242" w:rsidRDefault="00A35242" w:rsidP="00403679">
      <w:pPr>
        <w:pStyle w:val="bullet1"/>
      </w:pPr>
      <w:r>
        <w:t>Explain why it is important and who benefits.</w:t>
      </w:r>
    </w:p>
    <w:p w14:paraId="015BF680" w14:textId="3CEC5F4A" w:rsidR="007B26D8" w:rsidRPr="00AC5AD8" w:rsidRDefault="00A35242" w:rsidP="00403679">
      <w:pPr>
        <w:pStyle w:val="bullet1"/>
      </w:pPr>
      <w:r>
        <w:t>Highlight the expected improvements compared to the current state.</w:t>
      </w:r>
    </w:p>
    <w:p w14:paraId="400C3E8D" w14:textId="77777777" w:rsidR="007B26D8" w:rsidRPr="00843519" w:rsidRDefault="007B26D8" w:rsidP="007B26D8">
      <w:pPr>
        <w:spacing w:after="160" w:line="259" w:lineRule="auto"/>
        <w:jc w:val="both"/>
        <w:rPr>
          <w:i/>
          <w:color w:val="313185" w:themeColor="accent1"/>
          <w:highlight w:val="yellow"/>
        </w:rPr>
      </w:pPr>
      <w:r w:rsidRPr="00843519">
        <w:rPr>
          <w:i/>
          <w:color w:val="313185" w:themeColor="accent1"/>
          <w:highlight w:val="yellow"/>
        </w:rPr>
        <w:t>Add text here.</w:t>
      </w:r>
      <w:r w:rsidRPr="00843519">
        <w:rPr>
          <w:i/>
          <w:color w:val="313185" w:themeColor="accent1"/>
        </w:rPr>
        <w:t xml:space="preserve"> </w:t>
      </w:r>
    </w:p>
    <w:p w14:paraId="30C88DF4" w14:textId="77777777" w:rsidR="007B26D8" w:rsidRPr="005A5B08" w:rsidRDefault="007B26D8" w:rsidP="006E366C">
      <w:pPr>
        <w:pStyle w:val="ListParagraph"/>
        <w:numPr>
          <w:ilvl w:val="1"/>
          <w:numId w:val="9"/>
        </w:numPr>
        <w:spacing w:after="160" w:line="259" w:lineRule="auto"/>
        <w:jc w:val="both"/>
        <w:rPr>
          <w:b/>
        </w:rPr>
      </w:pPr>
      <w:r w:rsidRPr="005A5B08">
        <w:rPr>
          <w:b/>
        </w:rPr>
        <w:t>Objectives</w:t>
      </w:r>
    </w:p>
    <w:p w14:paraId="18FA89B5" w14:textId="7191B7F2" w:rsidR="007B26D8" w:rsidRPr="00AC5AD8" w:rsidRDefault="007B26D8" w:rsidP="00A35242">
      <w:pPr>
        <w:spacing w:after="160" w:line="259" w:lineRule="auto"/>
        <w:jc w:val="both"/>
      </w:pPr>
      <w:r w:rsidRPr="00AC5AD8">
        <w:t xml:space="preserve">Please state a clear objective/ a set of objectives of your intended work for the 7-month NebulOuS programme. Are they measurable and verifiable. Are they realistically achievable? </w:t>
      </w:r>
      <w:r w:rsidR="00A35242">
        <w:t>Specify expected technological advancements.</w:t>
      </w:r>
    </w:p>
    <w:p w14:paraId="2E776D10" w14:textId="6D9E4BC5" w:rsidR="007B26D8" w:rsidRPr="00AC37EB" w:rsidRDefault="007B26D8" w:rsidP="007B26D8">
      <w:pPr>
        <w:spacing w:after="160" w:line="259" w:lineRule="auto"/>
        <w:jc w:val="both"/>
        <w:rPr>
          <w:i/>
          <w:color w:val="313185" w:themeColor="accent1"/>
          <w:highlight w:val="yellow"/>
        </w:rPr>
      </w:pPr>
      <w:r w:rsidRPr="00843519">
        <w:rPr>
          <w:i/>
          <w:color w:val="313185" w:themeColor="accent1"/>
          <w:highlight w:val="yellow"/>
        </w:rPr>
        <w:t>Add text here.</w:t>
      </w:r>
      <w:r w:rsidRPr="00843519">
        <w:rPr>
          <w:i/>
          <w:color w:val="313185" w:themeColor="accent1"/>
        </w:rPr>
        <w:t xml:space="preserve"> </w:t>
      </w:r>
    </w:p>
    <w:p w14:paraId="127C5396" w14:textId="3B3761F3" w:rsidR="00614D14" w:rsidRPr="00F36BB7" w:rsidRDefault="00A40490" w:rsidP="003B42FA">
      <w:pPr>
        <w:pStyle w:val="Heading1"/>
        <w:rPr>
          <w:rFonts w:asciiTheme="minorHAnsi" w:hAnsiTheme="minorHAnsi"/>
          <w:sz w:val="22"/>
          <w:szCs w:val="22"/>
        </w:rPr>
      </w:pPr>
      <w:r w:rsidRPr="00F36BB7">
        <w:rPr>
          <w:rFonts w:asciiTheme="minorHAnsi" w:hAnsiTheme="minorHAnsi"/>
          <w:sz w:val="22"/>
          <w:szCs w:val="22"/>
        </w:rPr>
        <w:t xml:space="preserve">Current System &amp; Expected Evolution </w:t>
      </w:r>
      <w:r w:rsidR="001733D1" w:rsidRPr="00F36BB7">
        <w:rPr>
          <w:rFonts w:asciiTheme="minorHAnsi" w:hAnsiTheme="minorHAnsi"/>
          <w:sz w:val="22"/>
          <w:szCs w:val="22"/>
        </w:rPr>
        <w:t xml:space="preserve">(MAXIMUM </w:t>
      </w:r>
      <w:r w:rsidRPr="00F36BB7">
        <w:rPr>
          <w:rFonts w:asciiTheme="minorHAnsi" w:hAnsiTheme="minorHAnsi"/>
          <w:sz w:val="22"/>
          <w:szCs w:val="22"/>
        </w:rPr>
        <w:t>3</w:t>
      </w:r>
      <w:r w:rsidR="001733D1" w:rsidRPr="00F36BB7">
        <w:rPr>
          <w:rFonts w:asciiTheme="minorHAnsi" w:hAnsiTheme="minorHAnsi"/>
          <w:sz w:val="22"/>
          <w:szCs w:val="22"/>
        </w:rPr>
        <w:t xml:space="preserve"> PAGES)</w:t>
      </w:r>
    </w:p>
    <w:p w14:paraId="0ADDF8FB" w14:textId="7590B1E1" w:rsidR="00E03C3F" w:rsidRPr="00403679" w:rsidRDefault="00512D6D" w:rsidP="00403679">
      <w:pPr>
        <w:pStyle w:val="ListParagraph"/>
        <w:numPr>
          <w:ilvl w:val="1"/>
          <w:numId w:val="24"/>
        </w:numPr>
        <w:spacing w:after="160" w:line="259" w:lineRule="auto"/>
        <w:jc w:val="both"/>
        <w:rPr>
          <w:b/>
        </w:rPr>
      </w:pPr>
      <w:r w:rsidRPr="00403679">
        <w:rPr>
          <w:b/>
        </w:rPr>
        <w:t>Current System Architecture</w:t>
      </w:r>
    </w:p>
    <w:p w14:paraId="552543D8" w14:textId="77777777" w:rsidR="00A40490" w:rsidRDefault="00A40490" w:rsidP="00403679">
      <w:pPr>
        <w:pStyle w:val="bullet1"/>
      </w:pPr>
      <w:r>
        <w:t xml:space="preserve">Provide a </w:t>
      </w:r>
      <w:r>
        <w:rPr>
          <w:rStyle w:val="Strong"/>
        </w:rPr>
        <w:t>high-level</w:t>
      </w:r>
      <w:r>
        <w:t xml:space="preserve"> system architecture diagram.</w:t>
      </w:r>
    </w:p>
    <w:p w14:paraId="11A89980" w14:textId="77777777" w:rsidR="00A40490" w:rsidRDefault="00A40490" w:rsidP="00403679">
      <w:pPr>
        <w:pStyle w:val="bullet1"/>
      </w:pPr>
      <w:r>
        <w:t xml:space="preserve">Explain the </w:t>
      </w:r>
      <w:r>
        <w:rPr>
          <w:rStyle w:val="Strong"/>
        </w:rPr>
        <w:t>main components</w:t>
      </w:r>
      <w:r>
        <w:t xml:space="preserve"> and </w:t>
      </w:r>
      <w:r>
        <w:rPr>
          <w:rStyle w:val="Strong"/>
        </w:rPr>
        <w:t>how they interact</w:t>
      </w:r>
      <w:r>
        <w:t>.</w:t>
      </w:r>
    </w:p>
    <w:p w14:paraId="4767256F" w14:textId="77777777" w:rsidR="003F48F9" w:rsidRPr="00F36BB7" w:rsidRDefault="003F48F9" w:rsidP="004A5D8E">
      <w:pPr>
        <w:pStyle w:val="bullet1"/>
        <w:numPr>
          <w:ilvl w:val="0"/>
          <w:numId w:val="0"/>
        </w:numPr>
      </w:pPr>
      <w:r w:rsidRPr="00F36BB7">
        <w:rPr>
          <w:highlight w:val="yellow"/>
        </w:rPr>
        <w:t>Add text here.</w:t>
      </w:r>
      <w:r w:rsidRPr="00F36BB7">
        <w:t xml:space="preserve"> </w:t>
      </w:r>
    </w:p>
    <w:p w14:paraId="4058E039" w14:textId="77777777" w:rsidR="00A40490" w:rsidRDefault="00A40490" w:rsidP="00A40490">
      <w:pPr>
        <w:pStyle w:val="BodyText"/>
        <w:rPr>
          <w:rStyle w:val="Strong"/>
          <w:b/>
        </w:rPr>
      </w:pPr>
    </w:p>
    <w:p w14:paraId="3153A608" w14:textId="425439B6" w:rsidR="00A40490" w:rsidRPr="001868B4" w:rsidRDefault="005308BB" w:rsidP="00403679">
      <w:pPr>
        <w:pStyle w:val="ListParagraph"/>
        <w:numPr>
          <w:ilvl w:val="1"/>
          <w:numId w:val="24"/>
        </w:numPr>
        <w:spacing w:after="160" w:line="259" w:lineRule="auto"/>
        <w:jc w:val="both"/>
        <w:rPr>
          <w:b/>
        </w:rPr>
      </w:pPr>
      <w:r>
        <w:rPr>
          <w:b/>
        </w:rPr>
        <w:t>Variability</w:t>
      </w:r>
    </w:p>
    <w:p w14:paraId="71155BB7" w14:textId="35FF1367" w:rsidR="00A40490" w:rsidRPr="001E11AC" w:rsidRDefault="00A40490" w:rsidP="00403679">
      <w:pPr>
        <w:pStyle w:val="bullet1"/>
        <w:rPr>
          <w:rStyle w:val="Strong"/>
          <w:rFonts w:cs="Arial"/>
        </w:rPr>
      </w:pPr>
      <w:r>
        <w:t xml:space="preserve">Describe </w:t>
      </w:r>
      <w:r w:rsidR="008E5CBE">
        <w:rPr>
          <w:rStyle w:val="Strong"/>
        </w:rPr>
        <w:t>how the workload of your application varies</w:t>
      </w:r>
      <w:r w:rsidR="00FE6BEC">
        <w:rPr>
          <w:rStyle w:val="Strong"/>
        </w:rPr>
        <w:t xml:space="preserve"> during the day</w:t>
      </w:r>
      <w:r w:rsidR="0057391A">
        <w:rPr>
          <w:rStyle w:val="Strong"/>
        </w:rPr>
        <w:t>/</w:t>
      </w:r>
      <w:r w:rsidR="001E11AC">
        <w:rPr>
          <w:rStyle w:val="Strong"/>
        </w:rPr>
        <w:t>week.</w:t>
      </w:r>
    </w:p>
    <w:p w14:paraId="42EA3381" w14:textId="6D68BEFB" w:rsidR="001E11AC" w:rsidRDefault="00CF26C8" w:rsidP="00403679">
      <w:pPr>
        <w:pStyle w:val="bullet1"/>
      </w:pPr>
      <w:r>
        <w:t>Identify the components of your application that must scale to adapt to the workload variation</w:t>
      </w:r>
      <w:r w:rsidR="004222AC">
        <w:t>, and how they must scale (</w:t>
      </w:r>
      <w:r w:rsidR="00360B16">
        <w:t>scale up</w:t>
      </w:r>
      <w:r w:rsidR="0061354C">
        <w:t>/scale out).</w:t>
      </w:r>
    </w:p>
    <w:p w14:paraId="7857AD42" w14:textId="1F7B0DA9" w:rsidR="00CF26C8" w:rsidRDefault="00CF26C8" w:rsidP="00403679">
      <w:pPr>
        <w:pStyle w:val="bullet1"/>
      </w:pPr>
      <w:r>
        <w:t xml:space="preserve">Describe what metrics </w:t>
      </w:r>
      <w:r w:rsidR="0061354C">
        <w:t xml:space="preserve">guide the need for </w:t>
      </w:r>
      <w:r w:rsidR="00113C3D">
        <w:t>scaling the application (</w:t>
      </w:r>
      <w:proofErr w:type="spellStart"/>
      <w:r w:rsidR="00113C3D">
        <w:t>e.g</w:t>
      </w:r>
      <w:proofErr w:type="spellEnd"/>
      <w:r w:rsidR="00113C3D">
        <w:t xml:space="preserve">: number of requests per second, </w:t>
      </w:r>
      <w:r w:rsidR="00E60737">
        <w:t xml:space="preserve">number of concurrent users, </w:t>
      </w:r>
      <w:r w:rsidR="000C046C">
        <w:t xml:space="preserve">size </w:t>
      </w:r>
      <w:r w:rsidR="0045512F">
        <w:t>of the requests, etc..).</w:t>
      </w:r>
    </w:p>
    <w:p w14:paraId="5B6C8160" w14:textId="5C1F4BBF" w:rsidR="00A40490" w:rsidRDefault="00A40490" w:rsidP="00A40490">
      <w:pPr>
        <w:pStyle w:val="bullet1"/>
      </w:pPr>
      <w:r>
        <w:t xml:space="preserve">Explain </w:t>
      </w:r>
      <w:r w:rsidR="00496B4F">
        <w:t xml:space="preserve">how </w:t>
      </w:r>
      <w:r w:rsidR="00E878BA">
        <w:t>you are currently</w:t>
      </w:r>
      <w:r w:rsidR="00154068">
        <w:t xml:space="preserve"> tackling </w:t>
      </w:r>
      <w:r w:rsidR="00405CB4">
        <w:t>these challenges</w:t>
      </w:r>
      <w:r w:rsidR="0057391A">
        <w:t>.</w:t>
      </w:r>
    </w:p>
    <w:p w14:paraId="154F2E14" w14:textId="77777777" w:rsidR="003F48F9" w:rsidRPr="00F36BB7" w:rsidRDefault="003F48F9" w:rsidP="004A5D8E">
      <w:pPr>
        <w:pStyle w:val="bullet1"/>
        <w:numPr>
          <w:ilvl w:val="0"/>
          <w:numId w:val="0"/>
        </w:numPr>
      </w:pPr>
      <w:r w:rsidRPr="00F36BB7">
        <w:rPr>
          <w:highlight w:val="yellow"/>
        </w:rPr>
        <w:t>Add text here.</w:t>
      </w:r>
      <w:r w:rsidRPr="00F36BB7">
        <w:t xml:space="preserve"> </w:t>
      </w:r>
    </w:p>
    <w:p w14:paraId="4D0C6F75" w14:textId="77777777" w:rsidR="00A40490" w:rsidRDefault="00A40490" w:rsidP="00403679">
      <w:pPr>
        <w:pStyle w:val="bullet1"/>
        <w:numPr>
          <w:ilvl w:val="0"/>
          <w:numId w:val="0"/>
        </w:numPr>
      </w:pPr>
    </w:p>
    <w:p w14:paraId="6CAC307D" w14:textId="3C7043C1" w:rsidR="00A40490" w:rsidRPr="001868B4" w:rsidRDefault="00A40490" w:rsidP="00403679">
      <w:pPr>
        <w:pStyle w:val="ListParagraph"/>
        <w:numPr>
          <w:ilvl w:val="1"/>
          <w:numId w:val="24"/>
        </w:numPr>
        <w:spacing w:after="160" w:line="259" w:lineRule="auto"/>
        <w:jc w:val="both"/>
        <w:rPr>
          <w:b/>
        </w:rPr>
      </w:pPr>
      <w:r w:rsidRPr="001868B4">
        <w:rPr>
          <w:rFonts w:hint="eastAsia"/>
          <w:b/>
        </w:rPr>
        <w:t>Expected Improvements with NebulOuS</w:t>
      </w:r>
    </w:p>
    <w:p w14:paraId="763D6A12" w14:textId="7E17CCEC" w:rsidR="00A40490" w:rsidRDefault="00A40490" w:rsidP="00E878BA">
      <w:pPr>
        <w:pStyle w:val="bullet1"/>
      </w:pPr>
      <w:r>
        <w:t xml:space="preserve">Describe </w:t>
      </w:r>
      <w:r>
        <w:rPr>
          <w:rStyle w:val="Strong"/>
        </w:rPr>
        <w:t xml:space="preserve">how </w:t>
      </w:r>
      <w:proofErr w:type="spellStart"/>
      <w:r w:rsidR="00F9003D">
        <w:rPr>
          <w:rStyle w:val="Strong"/>
        </w:rPr>
        <w:t>NebulOuS</w:t>
      </w:r>
      <w:proofErr w:type="spellEnd"/>
      <w:r w:rsidR="00F9003D">
        <w:rPr>
          <w:rStyle w:val="Strong"/>
        </w:rPr>
        <w:t xml:space="preserve"> will help you with the variability </w:t>
      </w:r>
      <w:r w:rsidR="00963028">
        <w:rPr>
          <w:rStyle w:val="Strong"/>
        </w:rPr>
        <w:t>challenge.</w:t>
      </w:r>
    </w:p>
    <w:p w14:paraId="6459EACB" w14:textId="6F773550" w:rsidR="00A40490" w:rsidRPr="00403679" w:rsidRDefault="00A40490" w:rsidP="00403679">
      <w:pPr>
        <w:pStyle w:val="bullet1"/>
      </w:pPr>
      <w:r>
        <w:t xml:space="preserve">Provide a </w:t>
      </w:r>
      <w:r>
        <w:rPr>
          <w:rStyle w:val="Strong"/>
        </w:rPr>
        <w:t>comparison table</w:t>
      </w:r>
      <w:r>
        <w:t xml:space="preserve"> of the current vs post-project system.</w:t>
      </w:r>
    </w:p>
    <w:p w14:paraId="66F15739" w14:textId="0BF54597" w:rsidR="004A5D8E" w:rsidRPr="004A5D8E" w:rsidRDefault="00C15FFB" w:rsidP="004A5D8E">
      <w:pPr>
        <w:pStyle w:val="bullet1"/>
        <w:numPr>
          <w:ilvl w:val="0"/>
          <w:numId w:val="0"/>
        </w:numPr>
        <w:rPr>
          <w:highlight w:val="yellow"/>
        </w:rPr>
      </w:pPr>
      <w:r w:rsidRPr="004A5D8E">
        <w:rPr>
          <w:highlight w:val="yellow"/>
        </w:rPr>
        <w:t xml:space="preserve">Add text here. </w:t>
      </w:r>
    </w:p>
    <w:p w14:paraId="369FBF40" w14:textId="5E16DE04" w:rsidR="007B26D8" w:rsidRPr="00F36BB7" w:rsidRDefault="007B26D8" w:rsidP="003B42FA">
      <w:pPr>
        <w:pStyle w:val="Heading1"/>
        <w:rPr>
          <w:rFonts w:asciiTheme="minorHAnsi" w:hAnsiTheme="minorHAnsi"/>
          <w:sz w:val="22"/>
          <w:szCs w:val="22"/>
        </w:rPr>
      </w:pPr>
      <w:r w:rsidRPr="00F36BB7">
        <w:rPr>
          <w:rFonts w:asciiTheme="minorHAnsi" w:hAnsiTheme="minorHAnsi"/>
          <w:sz w:val="22"/>
          <w:szCs w:val="22"/>
        </w:rPr>
        <w:lastRenderedPageBreak/>
        <w:t xml:space="preserve">TECHNICAL </w:t>
      </w:r>
      <w:r w:rsidR="00A40490" w:rsidRPr="00F36BB7">
        <w:rPr>
          <w:rFonts w:asciiTheme="minorHAnsi" w:hAnsiTheme="minorHAnsi"/>
          <w:sz w:val="22"/>
          <w:szCs w:val="22"/>
        </w:rPr>
        <w:t xml:space="preserve">Approach and </w:t>
      </w:r>
      <w:r w:rsidR="00C96329" w:rsidRPr="00F36BB7">
        <w:rPr>
          <w:rFonts w:asciiTheme="minorHAnsi" w:hAnsiTheme="minorHAnsi"/>
          <w:sz w:val="22"/>
          <w:szCs w:val="22"/>
        </w:rPr>
        <w:t>IMPLEMENTATION (</w:t>
      </w:r>
      <w:r w:rsidRPr="00F36BB7">
        <w:rPr>
          <w:rFonts w:asciiTheme="minorHAnsi" w:hAnsiTheme="minorHAnsi"/>
          <w:sz w:val="22"/>
          <w:szCs w:val="22"/>
        </w:rPr>
        <w:t>MAXIMUM 3 PAGES)</w:t>
      </w:r>
    </w:p>
    <w:p w14:paraId="638ECAB3" w14:textId="71AB795B" w:rsidR="00A40490" w:rsidRPr="003A6D77" w:rsidRDefault="00A40490" w:rsidP="00403679">
      <w:pPr>
        <w:pStyle w:val="ListParagraph"/>
        <w:numPr>
          <w:ilvl w:val="1"/>
          <w:numId w:val="27"/>
        </w:numPr>
        <w:spacing w:after="160" w:line="259" w:lineRule="auto"/>
        <w:jc w:val="both"/>
        <w:rPr>
          <w:b/>
        </w:rPr>
      </w:pPr>
      <w:bookmarkStart w:id="2" w:name="_heading=h.2bn6wsx" w:colFirst="0" w:colLast="0"/>
      <w:bookmarkEnd w:id="2"/>
      <w:r w:rsidRPr="003A6D77">
        <w:rPr>
          <w:rFonts w:hint="eastAsia"/>
          <w:b/>
        </w:rPr>
        <w:t>Integration with NebulOuS</w:t>
      </w:r>
    </w:p>
    <w:p w14:paraId="7803163E" w14:textId="0723356C" w:rsidR="00A40490" w:rsidRDefault="00A40490" w:rsidP="00403679">
      <w:pPr>
        <w:pStyle w:val="bullet1"/>
      </w:pPr>
      <w:r>
        <w:t xml:space="preserve">Describe </w:t>
      </w:r>
      <w:r w:rsidR="0010760F">
        <w:t xml:space="preserve">which </w:t>
      </w:r>
      <w:r w:rsidR="00EE4AC5">
        <w:t xml:space="preserve">of the </w:t>
      </w:r>
      <w:proofErr w:type="spellStart"/>
      <w:r w:rsidR="00EE4AC5">
        <w:t>NebulOuS</w:t>
      </w:r>
      <w:proofErr w:type="spellEnd"/>
      <w:r w:rsidR="00EE4AC5">
        <w:t xml:space="preserve"> functionalities will you be using and how.</w:t>
      </w:r>
      <w:r w:rsidR="009F747F">
        <w:t xml:space="preserve"> </w:t>
      </w:r>
      <w:r w:rsidR="00DD5C96">
        <w:t xml:space="preserve">In case </w:t>
      </w:r>
      <w:r w:rsidR="009F7C21">
        <w:t xml:space="preserve">you apply for </w:t>
      </w:r>
      <w:r w:rsidR="00DD5C96">
        <w:t xml:space="preserve">Serverless, IoT </w:t>
      </w:r>
      <w:r w:rsidR="009F7C21">
        <w:t xml:space="preserve">or </w:t>
      </w:r>
      <w:r w:rsidR="00DD5C96">
        <w:t>workflows</w:t>
      </w:r>
      <w:r w:rsidR="009F7C21">
        <w:t xml:space="preserve"> challenge, </w:t>
      </w:r>
      <w:r w:rsidR="00D4609B">
        <w:t xml:space="preserve">align your description with the </w:t>
      </w:r>
      <w:r w:rsidR="00964614">
        <w:t xml:space="preserve">offerings from </w:t>
      </w:r>
      <w:proofErr w:type="spellStart"/>
      <w:r w:rsidR="00964614">
        <w:t>NebulOuS</w:t>
      </w:r>
      <w:proofErr w:type="spellEnd"/>
      <w:r w:rsidR="00964614">
        <w:t xml:space="preserve"> on these domains.</w:t>
      </w:r>
    </w:p>
    <w:p w14:paraId="233BF477" w14:textId="35F7FFC1" w:rsidR="00F24BF9" w:rsidRDefault="00F24BF9" w:rsidP="00403679">
      <w:pPr>
        <w:pStyle w:val="bullet1"/>
      </w:pPr>
      <w:r>
        <w:t xml:space="preserve">Describe how edge resources (supporting Ubuntu </w:t>
      </w:r>
      <w:r w:rsidR="00313CBC" w:rsidRPr="00313CBC">
        <w:t>22.04</w:t>
      </w:r>
      <w:r w:rsidR="00313CBC">
        <w:t xml:space="preserve"> and with </w:t>
      </w:r>
      <w:r w:rsidR="008C0806">
        <w:t xml:space="preserve">at least </w:t>
      </w:r>
      <w:r w:rsidR="00313CBC">
        <w:t>4CPU 4GB RAM</w:t>
      </w:r>
      <w:r w:rsidR="008C0806">
        <w:t>) can be used to deploy certain</w:t>
      </w:r>
      <w:r w:rsidR="00313CBC">
        <w:t xml:space="preserve"> </w:t>
      </w:r>
      <w:r w:rsidR="00464EBA">
        <w:t>components of your application.</w:t>
      </w:r>
    </w:p>
    <w:p w14:paraId="16A76E46" w14:textId="70931B44" w:rsidR="003F48F9" w:rsidRDefault="003F48F9" w:rsidP="003F48F9">
      <w:pPr>
        <w:pStyle w:val="bullet1"/>
        <w:numPr>
          <w:ilvl w:val="0"/>
          <w:numId w:val="0"/>
        </w:numPr>
      </w:pPr>
      <w:r w:rsidRPr="00F36BB7">
        <w:rPr>
          <w:highlight w:val="yellow"/>
        </w:rPr>
        <w:t>Add text here.</w:t>
      </w:r>
      <w:r w:rsidRPr="00F36BB7">
        <w:t xml:space="preserve"> </w:t>
      </w:r>
    </w:p>
    <w:p w14:paraId="0A6E8BE4" w14:textId="77777777" w:rsidR="00464EBA" w:rsidRDefault="00464EBA" w:rsidP="00151247">
      <w:pPr>
        <w:pStyle w:val="bullet1"/>
        <w:numPr>
          <w:ilvl w:val="0"/>
          <w:numId w:val="0"/>
        </w:numPr>
        <w:ind w:left="360" w:hanging="360"/>
      </w:pPr>
    </w:p>
    <w:p w14:paraId="2A7DD50D" w14:textId="2275AFE2" w:rsidR="00A40490" w:rsidRPr="003A6D77" w:rsidRDefault="00A40490" w:rsidP="00403679">
      <w:pPr>
        <w:pStyle w:val="ListParagraph"/>
        <w:numPr>
          <w:ilvl w:val="1"/>
          <w:numId w:val="27"/>
        </w:numPr>
        <w:spacing w:after="160" w:line="259" w:lineRule="auto"/>
        <w:jc w:val="both"/>
        <w:rPr>
          <w:b/>
        </w:rPr>
      </w:pPr>
      <w:r w:rsidRPr="003A6D77">
        <w:rPr>
          <w:rFonts w:hint="eastAsia"/>
          <w:b/>
        </w:rPr>
        <w:t xml:space="preserve">Development </w:t>
      </w:r>
      <w:r w:rsidRPr="003A6D77">
        <w:rPr>
          <w:b/>
        </w:rPr>
        <w:t>p</w:t>
      </w:r>
      <w:r w:rsidRPr="003A6D77">
        <w:rPr>
          <w:rFonts w:hint="eastAsia"/>
          <w:b/>
        </w:rPr>
        <w:t>lan</w:t>
      </w:r>
    </w:p>
    <w:tbl>
      <w:tblPr>
        <w:tblStyle w:val="TableGrid"/>
        <w:tblW w:w="0" w:type="auto"/>
        <w:tblLook w:val="04A0" w:firstRow="1" w:lastRow="0" w:firstColumn="1" w:lastColumn="0" w:noHBand="0" w:noVBand="1"/>
      </w:tblPr>
      <w:tblGrid>
        <w:gridCol w:w="862"/>
        <w:gridCol w:w="3091"/>
        <w:gridCol w:w="2388"/>
        <w:gridCol w:w="3004"/>
      </w:tblGrid>
      <w:tr w:rsidR="00A40490" w14:paraId="65F6E133" w14:textId="77777777" w:rsidTr="00403679">
        <w:tc>
          <w:tcPr>
            <w:tcW w:w="0" w:type="auto"/>
            <w:hideMark/>
          </w:tcPr>
          <w:p w14:paraId="38630A6C" w14:textId="77777777" w:rsidR="00A40490" w:rsidRDefault="00A40490">
            <w:pPr>
              <w:jc w:val="center"/>
              <w:rPr>
                <w:b/>
              </w:rPr>
            </w:pPr>
            <w:r>
              <w:rPr>
                <w:b/>
              </w:rPr>
              <w:t>Phase</w:t>
            </w:r>
          </w:p>
        </w:tc>
        <w:tc>
          <w:tcPr>
            <w:tcW w:w="0" w:type="auto"/>
            <w:hideMark/>
          </w:tcPr>
          <w:p w14:paraId="4A939BA3" w14:textId="77777777" w:rsidR="00A40490" w:rsidRDefault="00A40490">
            <w:pPr>
              <w:jc w:val="center"/>
              <w:rPr>
                <w:b/>
              </w:rPr>
            </w:pPr>
            <w:r>
              <w:rPr>
                <w:b/>
              </w:rPr>
              <w:t>Activities</w:t>
            </w:r>
          </w:p>
        </w:tc>
        <w:tc>
          <w:tcPr>
            <w:tcW w:w="0" w:type="auto"/>
            <w:hideMark/>
          </w:tcPr>
          <w:p w14:paraId="1BC6A438" w14:textId="77777777" w:rsidR="00A40490" w:rsidRDefault="00A40490">
            <w:pPr>
              <w:jc w:val="center"/>
              <w:rPr>
                <w:b/>
              </w:rPr>
            </w:pPr>
            <w:r>
              <w:rPr>
                <w:b/>
              </w:rPr>
              <w:t>Deliverables</w:t>
            </w:r>
          </w:p>
        </w:tc>
        <w:tc>
          <w:tcPr>
            <w:tcW w:w="0" w:type="auto"/>
            <w:hideMark/>
          </w:tcPr>
          <w:p w14:paraId="2E96B051" w14:textId="77777777" w:rsidR="00A40490" w:rsidRDefault="00A40490">
            <w:pPr>
              <w:jc w:val="center"/>
              <w:rPr>
                <w:b/>
              </w:rPr>
            </w:pPr>
            <w:r>
              <w:rPr>
                <w:b/>
              </w:rPr>
              <w:t>Expected Outcome</w:t>
            </w:r>
          </w:p>
        </w:tc>
      </w:tr>
      <w:tr w:rsidR="00A40490" w14:paraId="191B7906" w14:textId="77777777" w:rsidTr="00403679">
        <w:tc>
          <w:tcPr>
            <w:tcW w:w="0" w:type="auto"/>
            <w:hideMark/>
          </w:tcPr>
          <w:p w14:paraId="4B2A5032" w14:textId="2F2BD783" w:rsidR="00A40490" w:rsidRDefault="00A40490">
            <w:r>
              <w:rPr>
                <w:rStyle w:val="Strong"/>
              </w:rPr>
              <w:t>M1</w:t>
            </w:r>
          </w:p>
        </w:tc>
        <w:tc>
          <w:tcPr>
            <w:tcW w:w="0" w:type="auto"/>
            <w:hideMark/>
          </w:tcPr>
          <w:p w14:paraId="315372DE" w14:textId="77777777" w:rsidR="00A40490" w:rsidRDefault="00A40490">
            <w:r>
              <w:t>Initial system integration with NebulOuS</w:t>
            </w:r>
          </w:p>
        </w:tc>
        <w:tc>
          <w:tcPr>
            <w:tcW w:w="0" w:type="auto"/>
            <w:hideMark/>
          </w:tcPr>
          <w:p w14:paraId="696A8D48" w14:textId="77777777" w:rsidR="00A40490" w:rsidRDefault="00A40490">
            <w:r>
              <w:t>Updated system architecture</w:t>
            </w:r>
          </w:p>
        </w:tc>
        <w:tc>
          <w:tcPr>
            <w:tcW w:w="0" w:type="auto"/>
            <w:hideMark/>
          </w:tcPr>
          <w:p w14:paraId="37BAECCE" w14:textId="77777777" w:rsidR="00A40490" w:rsidRDefault="00A40490">
            <w:r>
              <w:t>Compatibility with NebulOuS APIs</w:t>
            </w:r>
          </w:p>
        </w:tc>
      </w:tr>
      <w:tr w:rsidR="00A40490" w14:paraId="67372DBC" w14:textId="77777777" w:rsidTr="00403679">
        <w:tc>
          <w:tcPr>
            <w:tcW w:w="0" w:type="auto"/>
            <w:hideMark/>
          </w:tcPr>
          <w:p w14:paraId="4DFE9B05" w14:textId="18BB05C4" w:rsidR="00A40490" w:rsidRDefault="00A40490">
            <w:r>
              <w:rPr>
                <w:rStyle w:val="Strong"/>
              </w:rPr>
              <w:t>M</w:t>
            </w:r>
            <w:r w:rsidR="002A24B0">
              <w:rPr>
                <w:rStyle w:val="Strong"/>
              </w:rPr>
              <w:t>2</w:t>
            </w:r>
            <w:r>
              <w:rPr>
                <w:rStyle w:val="Strong"/>
              </w:rPr>
              <w:t>-M5</w:t>
            </w:r>
          </w:p>
        </w:tc>
        <w:tc>
          <w:tcPr>
            <w:tcW w:w="0" w:type="auto"/>
            <w:hideMark/>
          </w:tcPr>
          <w:p w14:paraId="3B8DDF5D" w14:textId="77777777" w:rsidR="00A40490" w:rsidRDefault="00A40490">
            <w:r>
              <w:t>Implementation &amp; optimization</w:t>
            </w:r>
          </w:p>
        </w:tc>
        <w:tc>
          <w:tcPr>
            <w:tcW w:w="0" w:type="auto"/>
            <w:hideMark/>
          </w:tcPr>
          <w:p w14:paraId="4CBED6BD" w14:textId="77777777" w:rsidR="00A40490" w:rsidRDefault="00A40490">
            <w:r>
              <w:t>Performance testing results</w:t>
            </w:r>
          </w:p>
        </w:tc>
        <w:tc>
          <w:tcPr>
            <w:tcW w:w="0" w:type="auto"/>
            <w:hideMark/>
          </w:tcPr>
          <w:p w14:paraId="5040F656" w14:textId="77777777" w:rsidR="00A40490" w:rsidRDefault="00A40490">
            <w:r>
              <w:t>Improved system performance</w:t>
            </w:r>
          </w:p>
        </w:tc>
      </w:tr>
      <w:tr w:rsidR="00A40490" w14:paraId="0C036719" w14:textId="77777777" w:rsidTr="00403679">
        <w:tc>
          <w:tcPr>
            <w:tcW w:w="0" w:type="auto"/>
            <w:hideMark/>
          </w:tcPr>
          <w:p w14:paraId="4AE28619" w14:textId="77777777" w:rsidR="00A40490" w:rsidRDefault="00A40490">
            <w:r>
              <w:rPr>
                <w:rStyle w:val="Strong"/>
              </w:rPr>
              <w:t>M6-M7</w:t>
            </w:r>
          </w:p>
        </w:tc>
        <w:tc>
          <w:tcPr>
            <w:tcW w:w="0" w:type="auto"/>
            <w:hideMark/>
          </w:tcPr>
          <w:p w14:paraId="6F3F5022" w14:textId="77777777" w:rsidR="00A40490" w:rsidRDefault="00A40490">
            <w:r>
              <w:t>Final testing &amp; validation</w:t>
            </w:r>
          </w:p>
        </w:tc>
        <w:tc>
          <w:tcPr>
            <w:tcW w:w="0" w:type="auto"/>
            <w:hideMark/>
          </w:tcPr>
          <w:p w14:paraId="6AF22D7F" w14:textId="77777777" w:rsidR="00A40490" w:rsidRDefault="00A40490">
            <w:r>
              <w:t>Demonstration report</w:t>
            </w:r>
          </w:p>
        </w:tc>
        <w:tc>
          <w:tcPr>
            <w:tcW w:w="0" w:type="auto"/>
            <w:hideMark/>
          </w:tcPr>
          <w:p w14:paraId="67C858CC" w14:textId="77777777" w:rsidR="00A40490" w:rsidRDefault="00A40490">
            <w:r>
              <w:t>Proof of NebulOuS-enhanced capabilities</w:t>
            </w:r>
          </w:p>
        </w:tc>
      </w:tr>
    </w:tbl>
    <w:p w14:paraId="2104E1EF" w14:textId="77777777" w:rsidR="00A40490" w:rsidRDefault="00A40490" w:rsidP="00A40490">
      <w:pPr>
        <w:spacing w:after="160" w:line="259" w:lineRule="auto"/>
        <w:jc w:val="both"/>
        <w:rPr>
          <w:b/>
        </w:rPr>
      </w:pPr>
    </w:p>
    <w:p w14:paraId="59E739CE" w14:textId="7185718E" w:rsidR="002A24B0" w:rsidRDefault="002A24B0" w:rsidP="002A24B0">
      <w:pPr>
        <w:spacing w:after="160" w:line="259" w:lineRule="auto"/>
        <w:jc w:val="both"/>
      </w:pPr>
      <w:r w:rsidRPr="00AC5AD8">
        <w:t>Describe the activities that will take place in your project from the technical point of view. Break down your work into each of the 3 phases (1-IMPLEMENTATION; 2-DEVELOPMENT; 3-DEMONSTRATION), list tasks and provide timing of the different activities. This section should answer the question “how are we going to implement the project to reach the defined objectives?”</w:t>
      </w:r>
    </w:p>
    <w:p w14:paraId="7F4ADE5B" w14:textId="77777777" w:rsidR="00C96329" w:rsidRPr="00AC5AD8" w:rsidRDefault="00C96329" w:rsidP="002A24B0">
      <w:pPr>
        <w:spacing w:after="160" w:line="259" w:lineRule="auto"/>
        <w:jc w:val="both"/>
      </w:pPr>
    </w:p>
    <w:p w14:paraId="16A16835" w14:textId="77777777" w:rsidR="002A24B0" w:rsidRPr="00AC5AD8" w:rsidRDefault="002A24B0" w:rsidP="002A24B0">
      <w:pPr>
        <w:spacing w:after="160" w:line="259" w:lineRule="auto"/>
        <w:jc w:val="center"/>
        <w:rPr>
          <w:i/>
        </w:rPr>
      </w:pPr>
      <w:r w:rsidRPr="00AC5AD8">
        <w:rPr>
          <w:i/>
        </w:rPr>
        <w:t>Table - Project Plan</w:t>
      </w:r>
    </w:p>
    <w:tbl>
      <w:tblPr>
        <w:tblW w:w="963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634"/>
      </w:tblGrid>
      <w:tr w:rsidR="002A24B0" w:rsidRPr="00AC5AD8" w14:paraId="0B8B30B1" w14:textId="77777777">
        <w:trPr>
          <w:trHeight w:val="611"/>
        </w:trPr>
        <w:tc>
          <w:tcPr>
            <w:tcW w:w="9634" w:type="dxa"/>
            <w:vAlign w:val="center"/>
          </w:tcPr>
          <w:p w14:paraId="492780F6" w14:textId="77777777" w:rsidR="002A24B0" w:rsidRPr="001F44E1" w:rsidRDefault="002A24B0">
            <w:pPr>
              <w:spacing w:after="160" w:line="259" w:lineRule="auto"/>
              <w:jc w:val="center"/>
              <w:rPr>
                <w:b/>
              </w:rPr>
            </w:pPr>
            <w:r w:rsidRPr="001F44E1">
              <w:rPr>
                <w:b/>
              </w:rPr>
              <w:t>Phase 1 – IMPLEMENTATION (2 WEEKS) (M1)</w:t>
            </w:r>
          </w:p>
        </w:tc>
      </w:tr>
      <w:tr w:rsidR="002A24B0" w:rsidRPr="00AC5AD8" w14:paraId="6E0898DF" w14:textId="77777777">
        <w:trPr>
          <w:trHeight w:val="142"/>
        </w:trPr>
        <w:tc>
          <w:tcPr>
            <w:tcW w:w="9634" w:type="dxa"/>
          </w:tcPr>
          <w:p w14:paraId="75D7A92D" w14:textId="77777777" w:rsidR="002A24B0" w:rsidRPr="00AC5AD8" w:rsidRDefault="002A24B0">
            <w:pPr>
              <w:spacing w:after="160" w:line="259" w:lineRule="auto"/>
              <w:jc w:val="both"/>
            </w:pPr>
            <w:r w:rsidRPr="00AC5AD8">
              <w:t xml:space="preserve">Task 1.1 IMPLEMENTATION PLAN </w:t>
            </w:r>
          </w:p>
          <w:p w14:paraId="6D8209FF" w14:textId="77777777" w:rsidR="002A24B0" w:rsidRPr="00AC5AD8" w:rsidRDefault="002A24B0">
            <w:pPr>
              <w:spacing w:after="160" w:line="259" w:lineRule="auto"/>
              <w:jc w:val="both"/>
            </w:pPr>
            <w:r w:rsidRPr="00AC5AD8">
              <w:t xml:space="preserve">Clear objective of the task </w:t>
            </w:r>
          </w:p>
          <w:p w14:paraId="30C675FF" w14:textId="77777777" w:rsidR="002A24B0" w:rsidRPr="00AC5AD8" w:rsidRDefault="002A24B0">
            <w:pPr>
              <w:spacing w:after="160" w:line="259" w:lineRule="auto"/>
              <w:jc w:val="both"/>
            </w:pPr>
            <w:r w:rsidRPr="00AC5AD8">
              <w:t>Clear description of the task</w:t>
            </w:r>
          </w:p>
          <w:p w14:paraId="48A982F0" w14:textId="77777777" w:rsidR="002A24B0" w:rsidRPr="00AC5AD8" w:rsidRDefault="002A24B0">
            <w:pPr>
              <w:spacing w:after="160" w:line="259" w:lineRule="auto"/>
              <w:jc w:val="both"/>
            </w:pPr>
            <w:r w:rsidRPr="00AC5AD8">
              <w:t>Clear contribution to the task of the entities(s)</w:t>
            </w:r>
          </w:p>
          <w:p w14:paraId="2A112015" w14:textId="77777777" w:rsidR="002A24B0" w:rsidRPr="00AC5AD8" w:rsidRDefault="002A24B0">
            <w:pPr>
              <w:spacing w:after="160" w:line="259" w:lineRule="auto"/>
              <w:jc w:val="both"/>
            </w:pPr>
            <w:r w:rsidRPr="00AC5AD8">
              <w:t>Expected outcome(s)</w:t>
            </w:r>
          </w:p>
        </w:tc>
      </w:tr>
      <w:tr w:rsidR="002A24B0" w:rsidRPr="00AC5AD8" w14:paraId="02A8F3B8" w14:textId="77777777">
        <w:trPr>
          <w:trHeight w:val="142"/>
        </w:trPr>
        <w:tc>
          <w:tcPr>
            <w:tcW w:w="9634" w:type="dxa"/>
          </w:tcPr>
          <w:p w14:paraId="5ADD9BA5" w14:textId="77777777" w:rsidR="002A24B0" w:rsidRPr="001F44E1" w:rsidRDefault="002A24B0">
            <w:pPr>
              <w:spacing w:after="160" w:line="259" w:lineRule="auto"/>
              <w:jc w:val="center"/>
              <w:rPr>
                <w:b/>
              </w:rPr>
            </w:pPr>
            <w:r w:rsidRPr="001F44E1">
              <w:rPr>
                <w:b/>
              </w:rPr>
              <w:t>Impact and Outputs of Phase 1</w:t>
            </w:r>
          </w:p>
        </w:tc>
      </w:tr>
      <w:tr w:rsidR="002A24B0" w:rsidRPr="00AC5AD8" w14:paraId="08DCCE57" w14:textId="77777777">
        <w:trPr>
          <w:trHeight w:val="142"/>
        </w:trPr>
        <w:tc>
          <w:tcPr>
            <w:tcW w:w="9634" w:type="dxa"/>
          </w:tcPr>
          <w:p w14:paraId="269A871A" w14:textId="77777777" w:rsidR="002A24B0" w:rsidRPr="00AC5AD8" w:rsidRDefault="002A24B0">
            <w:pPr>
              <w:spacing w:after="160" w:line="259" w:lineRule="auto"/>
              <w:jc w:val="both"/>
            </w:pPr>
            <w:r w:rsidRPr="00AC5AD8">
              <w:t>Milestones and their timing:</w:t>
            </w:r>
          </w:p>
          <w:p w14:paraId="113DBF33" w14:textId="77777777" w:rsidR="002A24B0" w:rsidRPr="00AC5AD8" w:rsidRDefault="002A24B0">
            <w:pPr>
              <w:spacing w:after="160" w:line="259" w:lineRule="auto"/>
              <w:jc w:val="both"/>
            </w:pPr>
            <w:r w:rsidRPr="00AC5AD8">
              <w:t>Proposed KPIs and their value:</w:t>
            </w:r>
          </w:p>
        </w:tc>
      </w:tr>
      <w:tr w:rsidR="002A24B0" w:rsidRPr="00AC5AD8" w14:paraId="6EE8D573" w14:textId="77777777">
        <w:trPr>
          <w:trHeight w:val="416"/>
        </w:trPr>
        <w:tc>
          <w:tcPr>
            <w:tcW w:w="9634" w:type="dxa"/>
          </w:tcPr>
          <w:p w14:paraId="19E485AC" w14:textId="77777777" w:rsidR="002A24B0" w:rsidRPr="001F44E1" w:rsidRDefault="002A24B0">
            <w:pPr>
              <w:spacing w:after="160" w:line="259" w:lineRule="auto"/>
              <w:jc w:val="center"/>
              <w:rPr>
                <w:b/>
              </w:rPr>
            </w:pPr>
            <w:r w:rsidRPr="5781800F">
              <w:rPr>
                <w:b/>
              </w:rPr>
              <w:t>Phase 2 – DEVELOPMENT (3,5 months) (M1- M4)</w:t>
            </w:r>
          </w:p>
        </w:tc>
      </w:tr>
      <w:tr w:rsidR="002A24B0" w:rsidRPr="00AC5AD8" w14:paraId="7D84F395" w14:textId="77777777">
        <w:trPr>
          <w:trHeight w:val="142"/>
        </w:trPr>
        <w:tc>
          <w:tcPr>
            <w:tcW w:w="9634" w:type="dxa"/>
          </w:tcPr>
          <w:p w14:paraId="75517EEE" w14:textId="77777777" w:rsidR="002A24B0" w:rsidRPr="00AC5AD8" w:rsidRDefault="002A24B0">
            <w:pPr>
              <w:spacing w:after="160" w:line="259" w:lineRule="auto"/>
              <w:jc w:val="both"/>
            </w:pPr>
            <w:r w:rsidRPr="00AC5AD8">
              <w:lastRenderedPageBreak/>
              <w:t>Task 2.1 name &amp; period of execution (Mx-Mx)</w:t>
            </w:r>
          </w:p>
          <w:p w14:paraId="527F6EB7" w14:textId="77777777" w:rsidR="002A24B0" w:rsidRPr="00AC5AD8" w:rsidRDefault="002A24B0">
            <w:pPr>
              <w:spacing w:after="160" w:line="259" w:lineRule="auto"/>
              <w:jc w:val="both"/>
            </w:pPr>
            <w:r w:rsidRPr="00AC5AD8">
              <w:t>Clear objective of the task</w:t>
            </w:r>
          </w:p>
          <w:p w14:paraId="7DC73EDD" w14:textId="77777777" w:rsidR="002A24B0" w:rsidRPr="00AC5AD8" w:rsidRDefault="002A24B0">
            <w:pPr>
              <w:spacing w:after="160" w:line="259" w:lineRule="auto"/>
              <w:jc w:val="both"/>
            </w:pPr>
            <w:r w:rsidRPr="00AC5AD8">
              <w:t>Clear description of the task</w:t>
            </w:r>
          </w:p>
          <w:p w14:paraId="5FC3A310" w14:textId="77777777" w:rsidR="002A24B0" w:rsidRPr="00AC5AD8" w:rsidRDefault="002A24B0">
            <w:pPr>
              <w:spacing w:after="160" w:line="259" w:lineRule="auto"/>
              <w:jc w:val="both"/>
            </w:pPr>
            <w:r>
              <w:t>Clear contribution to the task of the entities(s)</w:t>
            </w:r>
          </w:p>
          <w:p w14:paraId="6F538389" w14:textId="77777777" w:rsidR="002A24B0" w:rsidRPr="00AC5AD8" w:rsidRDefault="002A24B0">
            <w:pPr>
              <w:spacing w:after="160" w:line="259" w:lineRule="auto"/>
              <w:jc w:val="both"/>
            </w:pPr>
            <w:r w:rsidRPr="00AC5AD8">
              <w:t>Expected outcome(s)</w:t>
            </w:r>
          </w:p>
          <w:p w14:paraId="71EA2018" w14:textId="77777777" w:rsidR="002A24B0" w:rsidRPr="00AC5AD8" w:rsidRDefault="002A24B0">
            <w:pPr>
              <w:spacing w:after="160" w:line="259" w:lineRule="auto"/>
              <w:jc w:val="both"/>
            </w:pPr>
          </w:p>
          <w:p w14:paraId="3DDE2630" w14:textId="77777777" w:rsidR="002A24B0" w:rsidRPr="00AC5AD8" w:rsidRDefault="002A24B0">
            <w:pPr>
              <w:spacing w:after="160" w:line="259" w:lineRule="auto"/>
              <w:jc w:val="both"/>
            </w:pPr>
            <w:r w:rsidRPr="00AC5AD8">
              <w:t>Task 2.2 name &amp; period of execution (Mx-Mx)</w:t>
            </w:r>
          </w:p>
          <w:p w14:paraId="0E6BE7D1" w14:textId="77777777" w:rsidR="002A24B0" w:rsidRPr="00AC5AD8" w:rsidRDefault="002A24B0">
            <w:pPr>
              <w:spacing w:after="160" w:line="259" w:lineRule="auto"/>
              <w:jc w:val="both"/>
            </w:pPr>
            <w:r w:rsidRPr="00AC5AD8">
              <w:t>Clear objective of the task</w:t>
            </w:r>
          </w:p>
          <w:p w14:paraId="5CA8F160" w14:textId="77777777" w:rsidR="002A24B0" w:rsidRPr="00AC5AD8" w:rsidRDefault="002A24B0">
            <w:pPr>
              <w:spacing w:after="160" w:line="259" w:lineRule="auto"/>
              <w:jc w:val="both"/>
            </w:pPr>
            <w:r w:rsidRPr="00AC5AD8">
              <w:t>Clear description of the task</w:t>
            </w:r>
          </w:p>
          <w:p w14:paraId="5840CF68" w14:textId="77777777" w:rsidR="002A24B0" w:rsidRPr="00AC5AD8" w:rsidRDefault="002A24B0">
            <w:pPr>
              <w:spacing w:after="160" w:line="259" w:lineRule="auto"/>
              <w:jc w:val="both"/>
            </w:pPr>
            <w:r>
              <w:t>Clear contribution to the task of the entities(s)</w:t>
            </w:r>
          </w:p>
          <w:p w14:paraId="4961B953" w14:textId="77777777" w:rsidR="002A24B0" w:rsidRPr="00AC5AD8" w:rsidRDefault="002A24B0">
            <w:pPr>
              <w:spacing w:after="160" w:line="259" w:lineRule="auto"/>
              <w:jc w:val="both"/>
            </w:pPr>
            <w:r w:rsidRPr="00AC5AD8">
              <w:t>Expected outcome(s)</w:t>
            </w:r>
          </w:p>
          <w:p w14:paraId="450F783F" w14:textId="77777777" w:rsidR="002A24B0" w:rsidRPr="00AC5AD8" w:rsidRDefault="002A24B0">
            <w:pPr>
              <w:spacing w:after="160" w:line="259" w:lineRule="auto"/>
              <w:jc w:val="both"/>
            </w:pPr>
            <w:r w:rsidRPr="00AC5AD8">
              <w:t>Add more tasks as needed.</w:t>
            </w:r>
            <w:r w:rsidRPr="00AC5AD8">
              <w:rPr>
                <w:u w:val="single"/>
              </w:rPr>
              <w:t xml:space="preserve"> </w:t>
            </w:r>
          </w:p>
        </w:tc>
      </w:tr>
      <w:tr w:rsidR="002A24B0" w:rsidRPr="00AC5AD8" w14:paraId="3536F463" w14:textId="77777777">
        <w:trPr>
          <w:trHeight w:val="529"/>
        </w:trPr>
        <w:tc>
          <w:tcPr>
            <w:tcW w:w="9634" w:type="dxa"/>
          </w:tcPr>
          <w:p w14:paraId="70818E24" w14:textId="77777777" w:rsidR="002A24B0" w:rsidRPr="001F44E1" w:rsidRDefault="002A24B0">
            <w:pPr>
              <w:spacing w:after="160" w:line="259" w:lineRule="auto"/>
              <w:jc w:val="center"/>
              <w:rPr>
                <w:b/>
              </w:rPr>
            </w:pPr>
            <w:r w:rsidRPr="001F44E1">
              <w:rPr>
                <w:b/>
              </w:rPr>
              <w:t>Impact and Outputs of Phase 2</w:t>
            </w:r>
          </w:p>
        </w:tc>
      </w:tr>
      <w:tr w:rsidR="002A24B0" w:rsidRPr="00AC5AD8" w14:paraId="0FC1FB3F" w14:textId="77777777">
        <w:trPr>
          <w:trHeight w:val="142"/>
        </w:trPr>
        <w:tc>
          <w:tcPr>
            <w:tcW w:w="9634" w:type="dxa"/>
          </w:tcPr>
          <w:p w14:paraId="184A56CE" w14:textId="77777777" w:rsidR="002A24B0" w:rsidRPr="00AC5AD8" w:rsidRDefault="002A24B0">
            <w:pPr>
              <w:spacing w:after="160" w:line="259" w:lineRule="auto"/>
              <w:jc w:val="both"/>
            </w:pPr>
            <w:r w:rsidRPr="00AC5AD8">
              <w:t>Milestones and their timing:</w:t>
            </w:r>
          </w:p>
          <w:p w14:paraId="76F0D255" w14:textId="77777777" w:rsidR="002A24B0" w:rsidRPr="00AC5AD8" w:rsidRDefault="002A24B0">
            <w:pPr>
              <w:spacing w:after="160" w:line="259" w:lineRule="auto"/>
              <w:jc w:val="both"/>
            </w:pPr>
            <w:r w:rsidRPr="00AC5AD8">
              <w:t>Proposed KPIs and their value:</w:t>
            </w:r>
          </w:p>
        </w:tc>
      </w:tr>
      <w:tr w:rsidR="002A24B0" w:rsidRPr="001F44E1" w14:paraId="169F2283" w14:textId="77777777">
        <w:trPr>
          <w:trHeight w:val="521"/>
        </w:trPr>
        <w:tc>
          <w:tcPr>
            <w:tcW w:w="9634" w:type="dxa"/>
            <w:vAlign w:val="center"/>
          </w:tcPr>
          <w:p w14:paraId="1FD056D0" w14:textId="77777777" w:rsidR="002A24B0" w:rsidRPr="001F44E1" w:rsidRDefault="002A24B0">
            <w:pPr>
              <w:spacing w:after="160" w:line="259" w:lineRule="auto"/>
              <w:jc w:val="center"/>
              <w:rPr>
                <w:b/>
              </w:rPr>
            </w:pPr>
            <w:r w:rsidRPr="5781800F">
              <w:rPr>
                <w:b/>
              </w:rPr>
              <w:t>Phase 3 – DEMONSTRATION (3 months) (M5 - M7)</w:t>
            </w:r>
          </w:p>
        </w:tc>
      </w:tr>
      <w:tr w:rsidR="002A24B0" w:rsidRPr="00AC5AD8" w14:paraId="67AA52C5" w14:textId="77777777">
        <w:trPr>
          <w:trHeight w:val="142"/>
        </w:trPr>
        <w:tc>
          <w:tcPr>
            <w:tcW w:w="9634" w:type="dxa"/>
          </w:tcPr>
          <w:p w14:paraId="71FBB0DC" w14:textId="77777777" w:rsidR="002A24B0" w:rsidRPr="00AC5AD8" w:rsidRDefault="002A24B0">
            <w:pPr>
              <w:spacing w:after="160" w:line="259" w:lineRule="auto"/>
              <w:jc w:val="both"/>
            </w:pPr>
            <w:r w:rsidRPr="00AC5AD8">
              <w:t>Task 3.1 name &amp; period of execution (Mx-Mx)</w:t>
            </w:r>
          </w:p>
          <w:p w14:paraId="5FBCEDBE" w14:textId="77777777" w:rsidR="002A24B0" w:rsidRPr="00AC5AD8" w:rsidRDefault="002A24B0">
            <w:pPr>
              <w:spacing w:after="160" w:line="259" w:lineRule="auto"/>
              <w:jc w:val="both"/>
            </w:pPr>
            <w:r w:rsidRPr="00AC5AD8">
              <w:t>Clear objective of the task</w:t>
            </w:r>
          </w:p>
          <w:p w14:paraId="6DF97B98" w14:textId="77777777" w:rsidR="002A24B0" w:rsidRPr="00AC5AD8" w:rsidRDefault="002A24B0">
            <w:pPr>
              <w:spacing w:after="160" w:line="259" w:lineRule="auto"/>
              <w:jc w:val="both"/>
            </w:pPr>
            <w:r w:rsidRPr="00AC5AD8">
              <w:t>Clear description of the task</w:t>
            </w:r>
          </w:p>
          <w:p w14:paraId="170773CD" w14:textId="77777777" w:rsidR="002A24B0" w:rsidRPr="00AC5AD8" w:rsidRDefault="002A24B0">
            <w:pPr>
              <w:spacing w:after="160" w:line="259" w:lineRule="auto"/>
              <w:jc w:val="both"/>
            </w:pPr>
            <w:r w:rsidRPr="00AC5AD8">
              <w:t>Clear contribution to the task of the entities(s)</w:t>
            </w:r>
          </w:p>
          <w:p w14:paraId="13F24370" w14:textId="77777777" w:rsidR="002A24B0" w:rsidRPr="00AC5AD8" w:rsidRDefault="002A24B0">
            <w:pPr>
              <w:spacing w:after="160" w:line="259" w:lineRule="auto"/>
              <w:jc w:val="both"/>
            </w:pPr>
            <w:r w:rsidRPr="00AC5AD8">
              <w:t>Expected outcome(s)</w:t>
            </w:r>
          </w:p>
          <w:p w14:paraId="5011C97F" w14:textId="77777777" w:rsidR="002A24B0" w:rsidRPr="00AC5AD8" w:rsidRDefault="002A24B0">
            <w:pPr>
              <w:spacing w:after="160" w:line="259" w:lineRule="auto"/>
              <w:jc w:val="both"/>
            </w:pPr>
          </w:p>
          <w:p w14:paraId="556BF49D" w14:textId="77777777" w:rsidR="002A24B0" w:rsidRPr="00AC5AD8" w:rsidRDefault="002A24B0">
            <w:pPr>
              <w:spacing w:after="160" w:line="259" w:lineRule="auto"/>
              <w:jc w:val="both"/>
            </w:pPr>
            <w:r w:rsidRPr="00AC5AD8">
              <w:t>Task 3.2 name &amp; period of execution (Mx-Mx)</w:t>
            </w:r>
          </w:p>
          <w:p w14:paraId="2993FEF5" w14:textId="77777777" w:rsidR="002A24B0" w:rsidRPr="00AC5AD8" w:rsidRDefault="002A24B0">
            <w:pPr>
              <w:spacing w:after="160" w:line="259" w:lineRule="auto"/>
              <w:jc w:val="both"/>
            </w:pPr>
            <w:r w:rsidRPr="00AC5AD8">
              <w:t>Clear objective of the task</w:t>
            </w:r>
          </w:p>
          <w:p w14:paraId="2DA8C144" w14:textId="77777777" w:rsidR="002A24B0" w:rsidRPr="00AC5AD8" w:rsidRDefault="002A24B0">
            <w:pPr>
              <w:spacing w:after="160" w:line="259" w:lineRule="auto"/>
              <w:jc w:val="both"/>
            </w:pPr>
            <w:r w:rsidRPr="00AC5AD8">
              <w:t>Clear description of the task</w:t>
            </w:r>
          </w:p>
          <w:p w14:paraId="3E0B1363" w14:textId="77777777" w:rsidR="002A24B0" w:rsidRPr="00AC5AD8" w:rsidRDefault="002A24B0">
            <w:pPr>
              <w:spacing w:after="160" w:line="259" w:lineRule="auto"/>
              <w:jc w:val="both"/>
            </w:pPr>
            <w:r w:rsidRPr="00AC5AD8">
              <w:t>Clear contribution to the task of the entities(s)</w:t>
            </w:r>
          </w:p>
          <w:p w14:paraId="49F393F5" w14:textId="77777777" w:rsidR="002A24B0" w:rsidRPr="00AC5AD8" w:rsidRDefault="002A24B0">
            <w:pPr>
              <w:spacing w:after="160" w:line="259" w:lineRule="auto"/>
              <w:jc w:val="both"/>
            </w:pPr>
            <w:r w:rsidRPr="00AC5AD8">
              <w:t>Expected outcome(s)</w:t>
            </w:r>
          </w:p>
          <w:p w14:paraId="207FF36D" w14:textId="77777777" w:rsidR="002A24B0" w:rsidRPr="00AC5AD8" w:rsidRDefault="002A24B0">
            <w:pPr>
              <w:spacing w:after="160" w:line="259" w:lineRule="auto"/>
              <w:jc w:val="both"/>
            </w:pPr>
            <w:r w:rsidRPr="00AC5AD8">
              <w:t>Add more tasks as needed.</w:t>
            </w:r>
            <w:r w:rsidRPr="00AC5AD8">
              <w:rPr>
                <w:u w:val="single"/>
              </w:rPr>
              <w:t xml:space="preserve"> </w:t>
            </w:r>
          </w:p>
        </w:tc>
      </w:tr>
      <w:tr w:rsidR="002A24B0" w:rsidRPr="00AC5AD8" w14:paraId="16BF56DC" w14:textId="77777777">
        <w:trPr>
          <w:trHeight w:val="142"/>
        </w:trPr>
        <w:tc>
          <w:tcPr>
            <w:tcW w:w="9634" w:type="dxa"/>
          </w:tcPr>
          <w:p w14:paraId="0C3635EC" w14:textId="77777777" w:rsidR="002A24B0" w:rsidRPr="001F44E1" w:rsidRDefault="002A24B0">
            <w:pPr>
              <w:spacing w:after="160" w:line="259" w:lineRule="auto"/>
              <w:jc w:val="center"/>
              <w:rPr>
                <w:b/>
              </w:rPr>
            </w:pPr>
            <w:r w:rsidRPr="001F44E1">
              <w:rPr>
                <w:b/>
              </w:rPr>
              <w:t>Impact and Outputs of Phase 2</w:t>
            </w:r>
          </w:p>
        </w:tc>
      </w:tr>
      <w:tr w:rsidR="002A24B0" w:rsidRPr="00AC5AD8" w14:paraId="5721733A" w14:textId="77777777">
        <w:trPr>
          <w:trHeight w:val="142"/>
        </w:trPr>
        <w:tc>
          <w:tcPr>
            <w:tcW w:w="9634" w:type="dxa"/>
          </w:tcPr>
          <w:p w14:paraId="4573EB45" w14:textId="77777777" w:rsidR="002A24B0" w:rsidRPr="00AC5AD8" w:rsidRDefault="002A24B0">
            <w:pPr>
              <w:spacing w:after="160" w:line="259" w:lineRule="auto"/>
              <w:jc w:val="both"/>
            </w:pPr>
            <w:r w:rsidRPr="00AC5AD8">
              <w:lastRenderedPageBreak/>
              <w:t>Milestones and their timing:</w:t>
            </w:r>
          </w:p>
          <w:p w14:paraId="0B159C7F" w14:textId="77777777" w:rsidR="002A24B0" w:rsidRPr="00AC5AD8" w:rsidRDefault="002A24B0">
            <w:pPr>
              <w:spacing w:after="160" w:line="259" w:lineRule="auto"/>
              <w:jc w:val="both"/>
            </w:pPr>
            <w:r w:rsidRPr="00AC5AD8">
              <w:t>Proposed KPIs and their value:</w:t>
            </w:r>
          </w:p>
        </w:tc>
      </w:tr>
    </w:tbl>
    <w:p w14:paraId="1938D9F7" w14:textId="77777777" w:rsidR="002A24B0" w:rsidRPr="00403679" w:rsidRDefault="002A24B0" w:rsidP="00403679">
      <w:pPr>
        <w:spacing w:after="160" w:line="259" w:lineRule="auto"/>
        <w:jc w:val="both"/>
        <w:rPr>
          <w:b/>
        </w:rPr>
      </w:pPr>
    </w:p>
    <w:p w14:paraId="7996ED84" w14:textId="511F0C6C" w:rsidR="00A40490" w:rsidRPr="005E36B2" w:rsidRDefault="00A40490" w:rsidP="00403679">
      <w:pPr>
        <w:pStyle w:val="ListParagraph"/>
        <w:numPr>
          <w:ilvl w:val="1"/>
          <w:numId w:val="27"/>
        </w:numPr>
        <w:spacing w:after="160" w:line="259" w:lineRule="auto"/>
        <w:jc w:val="both"/>
        <w:rPr>
          <w:b/>
        </w:rPr>
      </w:pPr>
      <w:r w:rsidRPr="005E36B2">
        <w:rPr>
          <w:rFonts w:hint="eastAsia"/>
          <w:b/>
        </w:rPr>
        <w:t xml:space="preserve">Risk </w:t>
      </w:r>
      <w:r w:rsidRPr="005E36B2">
        <w:rPr>
          <w:b/>
        </w:rPr>
        <w:t>a</w:t>
      </w:r>
      <w:r w:rsidRPr="005E36B2">
        <w:rPr>
          <w:rFonts w:hint="eastAsia"/>
          <w:b/>
        </w:rPr>
        <w:t xml:space="preserve">ssessment </w:t>
      </w:r>
      <w:r w:rsidRPr="005E36B2">
        <w:rPr>
          <w:b/>
        </w:rPr>
        <w:t>and</w:t>
      </w:r>
      <w:r w:rsidRPr="005E36B2">
        <w:rPr>
          <w:rFonts w:hint="eastAsia"/>
          <w:b/>
        </w:rPr>
        <w:t xml:space="preserve"> </w:t>
      </w:r>
      <w:r w:rsidRPr="005E36B2">
        <w:rPr>
          <w:b/>
        </w:rPr>
        <w:t>m</w:t>
      </w:r>
      <w:r w:rsidRPr="005E36B2">
        <w:rPr>
          <w:rFonts w:hint="eastAsia"/>
          <w:b/>
        </w:rPr>
        <w:t>itigation</w:t>
      </w:r>
    </w:p>
    <w:p w14:paraId="2E22CD13" w14:textId="77777777" w:rsidR="00A40490" w:rsidRDefault="00A40490" w:rsidP="00403679">
      <w:pPr>
        <w:pStyle w:val="bullet1"/>
      </w:pPr>
      <w:r>
        <w:t>Identify key risks to successful integration.</w:t>
      </w:r>
    </w:p>
    <w:p w14:paraId="6DACA685" w14:textId="2B8AE9F5" w:rsidR="00277109" w:rsidRPr="00F36BB7" w:rsidRDefault="00A40490" w:rsidP="005E36B2">
      <w:pPr>
        <w:pStyle w:val="bullet1"/>
      </w:pPr>
      <w:r>
        <w:t>Outline mitigation strategies.</w:t>
      </w:r>
    </w:p>
    <w:p w14:paraId="2DD2D20E" w14:textId="5FB047EC" w:rsidR="007B26D8" w:rsidRPr="00F36BB7" w:rsidRDefault="007B26D8" w:rsidP="003B42FA">
      <w:pPr>
        <w:pStyle w:val="Heading1"/>
        <w:rPr>
          <w:rFonts w:asciiTheme="minorHAnsi" w:hAnsiTheme="minorHAnsi"/>
          <w:sz w:val="22"/>
          <w:szCs w:val="22"/>
        </w:rPr>
      </w:pPr>
      <w:r w:rsidRPr="00F36BB7">
        <w:rPr>
          <w:rFonts w:asciiTheme="minorHAnsi" w:hAnsiTheme="minorHAnsi"/>
          <w:sz w:val="22"/>
          <w:szCs w:val="22"/>
        </w:rPr>
        <w:t xml:space="preserve">AMBITION </w:t>
      </w:r>
      <w:r w:rsidR="00947DFD" w:rsidRPr="00F36BB7">
        <w:rPr>
          <w:rFonts w:asciiTheme="minorHAnsi" w:hAnsiTheme="minorHAnsi"/>
          <w:sz w:val="22"/>
          <w:szCs w:val="22"/>
        </w:rPr>
        <w:t>and</w:t>
      </w:r>
      <w:r w:rsidRPr="00F36BB7">
        <w:rPr>
          <w:rFonts w:asciiTheme="minorHAnsi" w:hAnsiTheme="minorHAnsi"/>
          <w:sz w:val="22"/>
          <w:szCs w:val="22"/>
        </w:rPr>
        <w:t xml:space="preserve"> IMPACT (</w:t>
      </w:r>
      <w:r w:rsidR="00947DFD" w:rsidRPr="00F36BB7">
        <w:rPr>
          <w:rFonts w:asciiTheme="minorHAnsi" w:hAnsiTheme="minorHAnsi"/>
          <w:sz w:val="22"/>
          <w:szCs w:val="22"/>
        </w:rPr>
        <w:t xml:space="preserve">MAXIMUM </w:t>
      </w:r>
      <w:r w:rsidRPr="00F36BB7">
        <w:rPr>
          <w:rFonts w:asciiTheme="minorHAnsi" w:hAnsiTheme="minorHAnsi"/>
          <w:sz w:val="22"/>
          <w:szCs w:val="22"/>
        </w:rPr>
        <w:t>2 PAGES)</w:t>
      </w:r>
    </w:p>
    <w:p w14:paraId="0BD13570" w14:textId="77777777" w:rsidR="007B26D8" w:rsidRPr="005A5B08" w:rsidRDefault="007B26D8" w:rsidP="006E366C">
      <w:pPr>
        <w:pStyle w:val="ListParagraph"/>
        <w:numPr>
          <w:ilvl w:val="1"/>
          <w:numId w:val="12"/>
        </w:numPr>
        <w:spacing w:after="160" w:line="259" w:lineRule="auto"/>
        <w:jc w:val="both"/>
        <w:rPr>
          <w:b/>
        </w:rPr>
      </w:pPr>
      <w:bookmarkStart w:id="3" w:name="_heading=h.3o7alnk" w:colFirst="0" w:colLast="0"/>
      <w:bookmarkEnd w:id="3"/>
      <w:r w:rsidRPr="005A5B08">
        <w:rPr>
          <w:b/>
        </w:rPr>
        <w:t>Expected outcomes.</w:t>
      </w:r>
    </w:p>
    <w:p w14:paraId="026E5956" w14:textId="77777777" w:rsidR="00947DFD" w:rsidRPr="00947DFD" w:rsidRDefault="00947DFD" w:rsidP="00403679">
      <w:pPr>
        <w:pStyle w:val="bullet1"/>
      </w:pPr>
      <w:r w:rsidRPr="00947DFD">
        <w:t>Describe how the solution will be more advanced after the project.</w:t>
      </w:r>
    </w:p>
    <w:p w14:paraId="5E65E473" w14:textId="77777777" w:rsidR="00947DFD" w:rsidRPr="00947DFD" w:rsidRDefault="00947DFD" w:rsidP="00403679">
      <w:pPr>
        <w:pStyle w:val="bullet1"/>
      </w:pPr>
      <w:r w:rsidRPr="00947DFD">
        <w:t>Explain its long-term sustainability and business impact.</w:t>
      </w:r>
    </w:p>
    <w:p w14:paraId="2113BA82" w14:textId="19EA69EE" w:rsidR="00947DFD" w:rsidRDefault="007B26D8" w:rsidP="007B26D8">
      <w:pPr>
        <w:spacing w:after="160" w:line="259" w:lineRule="auto"/>
        <w:jc w:val="both"/>
        <w:rPr>
          <w:i/>
          <w:color w:val="313185" w:themeColor="accent1"/>
        </w:rPr>
      </w:pPr>
      <w:r w:rsidRPr="00843519">
        <w:rPr>
          <w:i/>
          <w:color w:val="313185" w:themeColor="accent1"/>
          <w:highlight w:val="yellow"/>
        </w:rPr>
        <w:t>Add text here.</w:t>
      </w:r>
      <w:r w:rsidRPr="00843519">
        <w:rPr>
          <w:i/>
          <w:color w:val="313185" w:themeColor="accent1"/>
        </w:rPr>
        <w:t xml:space="preserve"> </w:t>
      </w:r>
    </w:p>
    <w:p w14:paraId="284B3615" w14:textId="1396D0E5" w:rsidR="00947DFD" w:rsidRPr="00B64ABA" w:rsidRDefault="00947DFD" w:rsidP="00403679">
      <w:pPr>
        <w:pStyle w:val="ListParagraph"/>
        <w:numPr>
          <w:ilvl w:val="1"/>
          <w:numId w:val="12"/>
        </w:numPr>
        <w:spacing w:after="160" w:line="259" w:lineRule="auto"/>
        <w:jc w:val="both"/>
        <w:rPr>
          <w:b/>
        </w:rPr>
      </w:pPr>
      <w:r w:rsidRPr="00B64ABA">
        <w:rPr>
          <w:rFonts w:hint="eastAsia"/>
          <w:b/>
        </w:rPr>
        <w:t xml:space="preserve">Alignment with NebulOuS </w:t>
      </w:r>
      <w:r w:rsidRPr="00B64ABA">
        <w:rPr>
          <w:b/>
        </w:rPr>
        <w:t>and</w:t>
      </w:r>
      <w:r w:rsidRPr="00B64ABA">
        <w:rPr>
          <w:rFonts w:hint="eastAsia"/>
          <w:b/>
        </w:rPr>
        <w:t xml:space="preserve"> </w:t>
      </w:r>
      <w:r w:rsidRPr="00B64ABA">
        <w:rPr>
          <w:b/>
        </w:rPr>
        <w:t>m</w:t>
      </w:r>
      <w:r w:rsidRPr="00B64ABA">
        <w:rPr>
          <w:rFonts w:hint="eastAsia"/>
          <w:b/>
        </w:rPr>
        <w:t xml:space="preserve">arket </w:t>
      </w:r>
      <w:r w:rsidRPr="00B64ABA">
        <w:rPr>
          <w:b/>
        </w:rPr>
        <w:t>n</w:t>
      </w:r>
      <w:r w:rsidRPr="00B64ABA">
        <w:rPr>
          <w:rFonts w:hint="eastAsia"/>
          <w:b/>
        </w:rPr>
        <w:t>eeds</w:t>
      </w:r>
    </w:p>
    <w:p w14:paraId="68668617" w14:textId="77777777" w:rsidR="00947DFD" w:rsidRDefault="00947DFD" w:rsidP="00403679">
      <w:pPr>
        <w:pStyle w:val="bullet1"/>
      </w:pPr>
      <w:r>
        <w:t xml:space="preserve">Show how the project </w:t>
      </w:r>
      <w:r w:rsidRPr="00403679">
        <w:t>aligns with NebulOuS objectives</w:t>
      </w:r>
      <w:r>
        <w:t>.</w:t>
      </w:r>
    </w:p>
    <w:p w14:paraId="4032FE9E" w14:textId="77777777" w:rsidR="00947DFD" w:rsidRDefault="00947DFD" w:rsidP="00947DFD">
      <w:pPr>
        <w:pStyle w:val="bullet1"/>
      </w:pPr>
      <w:r>
        <w:t xml:space="preserve">Describe potential use-case applications </w:t>
      </w:r>
      <w:r w:rsidRPr="00403679">
        <w:t>beyond</w:t>
      </w:r>
      <w:r>
        <w:t xml:space="preserve"> the project.</w:t>
      </w:r>
    </w:p>
    <w:p w14:paraId="603CADAB" w14:textId="4002C896" w:rsidR="00947DFD" w:rsidRDefault="00947DFD" w:rsidP="00737CDA">
      <w:pPr>
        <w:pStyle w:val="bullet1"/>
        <w:numPr>
          <w:ilvl w:val="0"/>
          <w:numId w:val="0"/>
        </w:numPr>
      </w:pPr>
      <w:r w:rsidRPr="00843519">
        <w:rPr>
          <w:highlight w:val="yellow"/>
        </w:rPr>
        <w:t>Add text here.</w:t>
      </w:r>
      <w:r w:rsidRPr="00843519">
        <w:t xml:space="preserve"> </w:t>
      </w:r>
    </w:p>
    <w:p w14:paraId="7F5EBA34" w14:textId="5A855619" w:rsidR="00947DFD" w:rsidRPr="00B64ABA" w:rsidRDefault="00947DFD" w:rsidP="00403679">
      <w:pPr>
        <w:pStyle w:val="ListParagraph"/>
        <w:numPr>
          <w:ilvl w:val="1"/>
          <w:numId w:val="12"/>
        </w:numPr>
        <w:spacing w:after="160" w:line="259" w:lineRule="auto"/>
        <w:jc w:val="both"/>
        <w:rPr>
          <w:b/>
        </w:rPr>
      </w:pPr>
      <w:r w:rsidRPr="00B64ABA">
        <w:rPr>
          <w:rFonts w:hint="eastAsia"/>
          <w:b/>
        </w:rPr>
        <w:t>Socio-</w:t>
      </w:r>
      <w:r w:rsidRPr="00B64ABA">
        <w:rPr>
          <w:b/>
        </w:rPr>
        <w:t>e</w:t>
      </w:r>
      <w:r w:rsidRPr="00B64ABA">
        <w:rPr>
          <w:rFonts w:hint="eastAsia"/>
          <w:b/>
        </w:rPr>
        <w:t xml:space="preserve">conomic </w:t>
      </w:r>
      <w:r w:rsidRPr="00B64ABA">
        <w:rPr>
          <w:b/>
        </w:rPr>
        <w:t>and</w:t>
      </w:r>
      <w:r w:rsidRPr="00B64ABA">
        <w:rPr>
          <w:rFonts w:hint="eastAsia"/>
          <w:b/>
        </w:rPr>
        <w:t xml:space="preserve"> </w:t>
      </w:r>
      <w:r w:rsidRPr="00B64ABA">
        <w:rPr>
          <w:b/>
        </w:rPr>
        <w:t>e</w:t>
      </w:r>
      <w:r w:rsidRPr="00B64ABA">
        <w:rPr>
          <w:rFonts w:hint="eastAsia"/>
          <w:b/>
        </w:rPr>
        <w:t xml:space="preserve">nvironmental </w:t>
      </w:r>
      <w:r w:rsidRPr="00B64ABA">
        <w:rPr>
          <w:b/>
        </w:rPr>
        <w:t>i</w:t>
      </w:r>
      <w:r w:rsidRPr="00B64ABA">
        <w:rPr>
          <w:rFonts w:hint="eastAsia"/>
          <w:b/>
        </w:rPr>
        <w:t>mpact</w:t>
      </w:r>
    </w:p>
    <w:p w14:paraId="701A4FAE" w14:textId="77777777" w:rsidR="00947DFD" w:rsidRDefault="00947DFD" w:rsidP="00403679">
      <w:pPr>
        <w:pStyle w:val="bullet1"/>
      </w:pPr>
      <w:r>
        <w:t xml:space="preserve">Discuss expected benefits for </w:t>
      </w:r>
      <w:r w:rsidRPr="00403679">
        <w:t>society, industry, and sustainability</w:t>
      </w:r>
      <w:r>
        <w:t>.</w:t>
      </w:r>
    </w:p>
    <w:p w14:paraId="0AB4F2DD" w14:textId="3BD46221" w:rsidR="00947DFD" w:rsidRPr="00737CDA" w:rsidRDefault="00947DFD" w:rsidP="00737CDA">
      <w:pPr>
        <w:pStyle w:val="bullet1"/>
        <w:numPr>
          <w:ilvl w:val="0"/>
          <w:numId w:val="0"/>
        </w:numPr>
      </w:pPr>
      <w:r w:rsidRPr="00843519">
        <w:rPr>
          <w:highlight w:val="yellow"/>
        </w:rPr>
        <w:t>Add text here.</w:t>
      </w:r>
      <w:r w:rsidRPr="00843519">
        <w:t xml:space="preserve"> </w:t>
      </w:r>
    </w:p>
    <w:p w14:paraId="4714CC26" w14:textId="3EDFE866" w:rsidR="007B26D8" w:rsidRPr="00F36BB7" w:rsidRDefault="007B26D8" w:rsidP="00403679">
      <w:pPr>
        <w:pStyle w:val="Heading1"/>
        <w:rPr>
          <w:rFonts w:asciiTheme="minorHAnsi" w:hAnsiTheme="minorHAnsi"/>
          <w:sz w:val="22"/>
          <w:szCs w:val="22"/>
        </w:rPr>
      </w:pPr>
      <w:r w:rsidRPr="00F36BB7">
        <w:rPr>
          <w:rFonts w:asciiTheme="minorHAnsi" w:hAnsiTheme="minorHAnsi"/>
          <w:sz w:val="22"/>
          <w:szCs w:val="22"/>
        </w:rPr>
        <w:t>Milestones</w:t>
      </w:r>
      <w:r w:rsidR="00947DFD" w:rsidRPr="00F36BB7">
        <w:rPr>
          <w:rFonts w:asciiTheme="minorHAnsi" w:hAnsiTheme="minorHAnsi"/>
          <w:sz w:val="22"/>
          <w:szCs w:val="22"/>
        </w:rPr>
        <w:t xml:space="preserve"> and deliverables (maximum 1 page)</w:t>
      </w:r>
    </w:p>
    <w:p w14:paraId="03E89AE9" w14:textId="2C80E922" w:rsidR="007B26D8" w:rsidRDefault="007B26D8" w:rsidP="007B26D8">
      <w:pPr>
        <w:spacing w:after="160" w:line="259" w:lineRule="auto"/>
        <w:jc w:val="both"/>
      </w:pPr>
      <w:r>
        <w:t xml:space="preserve">NebulOuS has identified a set of milestones for each challenge which should be achieved during implementation of project. Please fill in the table accordingly and </w:t>
      </w:r>
      <w:r w:rsidRPr="400E2C62">
        <w:rPr>
          <w:u w:val="single"/>
        </w:rPr>
        <w:t>remove those not related to selected challenge</w:t>
      </w:r>
      <w:r>
        <w:t>. If you</w:t>
      </w:r>
      <w:r w:rsidR="00F9216C">
        <w:t xml:space="preserve"> are</w:t>
      </w:r>
      <w:r>
        <w:t xml:space="preserve"> applying to the open challenge or wish to introduce additional Milestones, you can include an additional row in Table below. </w:t>
      </w:r>
    </w:p>
    <w:p w14:paraId="6CD609D1" w14:textId="77777777" w:rsidR="002A24B0" w:rsidRDefault="002A24B0" w:rsidP="007B26D8">
      <w:pPr>
        <w:spacing w:after="160" w:line="259" w:lineRule="auto"/>
        <w:jc w:val="both"/>
      </w:pPr>
    </w:p>
    <w:p w14:paraId="054E5B97" w14:textId="7B4502D5" w:rsidR="00947DFD" w:rsidRPr="00403679" w:rsidRDefault="00947DFD" w:rsidP="00403679">
      <w:pPr>
        <w:pStyle w:val="ListParagraph"/>
        <w:numPr>
          <w:ilvl w:val="1"/>
          <w:numId w:val="37"/>
        </w:numPr>
        <w:spacing w:after="160" w:line="259" w:lineRule="auto"/>
        <w:jc w:val="both"/>
        <w:rPr>
          <w:b/>
        </w:rPr>
      </w:pPr>
      <w:r>
        <w:rPr>
          <w:b/>
        </w:rPr>
        <w:t>Milestones</w:t>
      </w:r>
    </w:p>
    <w:p w14:paraId="5910671F" w14:textId="198EE805" w:rsidR="007B26D8" w:rsidRPr="00403679" w:rsidRDefault="002A24B0" w:rsidP="00403679">
      <w:pPr>
        <w:spacing w:after="160" w:line="259" w:lineRule="auto"/>
        <w:jc w:val="center"/>
        <w:rPr>
          <w:i/>
        </w:rPr>
      </w:pPr>
      <w:r w:rsidRPr="11382EC9">
        <w:rPr>
          <w:i/>
        </w:rPr>
        <w:t xml:space="preserve">Table - List of </w:t>
      </w:r>
      <w:r>
        <w:rPr>
          <w:i/>
        </w:rPr>
        <w:t>milestones</w:t>
      </w:r>
    </w:p>
    <w:tbl>
      <w:tblPr>
        <w:tblW w:w="9498"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18"/>
        <w:gridCol w:w="5670"/>
        <w:gridCol w:w="2410"/>
      </w:tblGrid>
      <w:tr w:rsidR="00947DFD" w:rsidRPr="00AC5AD8" w14:paraId="708592C0" w14:textId="77777777" w:rsidTr="00947DFD">
        <w:trPr>
          <w:trHeight w:val="519"/>
        </w:trPr>
        <w:tc>
          <w:tcPr>
            <w:tcW w:w="9498" w:type="dxa"/>
            <w:gridSpan w:val="3"/>
            <w:tcBorders>
              <w:top w:val="single" w:sz="4" w:space="0" w:color="BFBFBF"/>
              <w:left w:val="single" w:sz="4" w:space="0" w:color="BFBFBF"/>
              <w:bottom w:val="single" w:sz="4" w:space="0" w:color="BFBFBF"/>
              <w:right w:val="single" w:sz="4" w:space="0" w:color="BFBFBF"/>
            </w:tcBorders>
            <w:vAlign w:val="center"/>
          </w:tcPr>
          <w:p w14:paraId="042091CA" w14:textId="7214E17D" w:rsidR="00947DFD" w:rsidRPr="00AC5AD8" w:rsidRDefault="00947DFD" w:rsidP="00403679">
            <w:pPr>
              <w:spacing w:after="160" w:line="259" w:lineRule="auto"/>
              <w:jc w:val="center"/>
              <w:rPr>
                <w:b/>
              </w:rPr>
            </w:pPr>
            <w:r w:rsidRPr="00AC5AD8">
              <w:rPr>
                <w:b/>
              </w:rPr>
              <w:t xml:space="preserve">Challenge #1 </w:t>
            </w:r>
            <w:r w:rsidRPr="00AC5AD8">
              <w:rPr>
                <w:rFonts w:hint="cs"/>
                <w:b/>
              </w:rPr>
              <w:t>–</w:t>
            </w:r>
            <w:r w:rsidRPr="00AC5AD8">
              <w:rPr>
                <w:b/>
              </w:rPr>
              <w:t xml:space="preserve"> </w:t>
            </w:r>
            <w:r>
              <w:rPr>
                <w:b/>
              </w:rPr>
              <w:t>W</w:t>
            </w:r>
            <w:r w:rsidRPr="00AC5AD8">
              <w:rPr>
                <w:b/>
              </w:rPr>
              <w:t>orkflow application</w:t>
            </w:r>
          </w:p>
        </w:tc>
      </w:tr>
      <w:tr w:rsidR="00947DFD" w:rsidRPr="00947DFD" w14:paraId="60BC1E1A" w14:textId="77777777">
        <w:trPr>
          <w:trHeight w:val="878"/>
        </w:trPr>
        <w:tc>
          <w:tcPr>
            <w:tcW w:w="1418" w:type="dxa"/>
            <w:vAlign w:val="center"/>
          </w:tcPr>
          <w:p w14:paraId="4F5BBB92" w14:textId="77777777" w:rsidR="00947DFD" w:rsidRPr="00AC5AD8" w:rsidRDefault="00947DFD">
            <w:pPr>
              <w:spacing w:after="160" w:line="259" w:lineRule="auto"/>
              <w:jc w:val="center"/>
              <w:rPr>
                <w:b/>
              </w:rPr>
            </w:pPr>
            <w:r w:rsidRPr="00AC5AD8">
              <w:rPr>
                <w:b/>
              </w:rPr>
              <w:t>Milestone</w:t>
            </w:r>
          </w:p>
        </w:tc>
        <w:tc>
          <w:tcPr>
            <w:tcW w:w="5670" w:type="dxa"/>
            <w:vAlign w:val="center"/>
          </w:tcPr>
          <w:p w14:paraId="0D37B891" w14:textId="77777777" w:rsidR="00947DFD" w:rsidRPr="00947DFD" w:rsidRDefault="00947DFD">
            <w:pPr>
              <w:spacing w:after="160" w:line="259" w:lineRule="auto"/>
              <w:jc w:val="center"/>
              <w:rPr>
                <w:b/>
              </w:rPr>
            </w:pPr>
            <w:r>
              <w:rPr>
                <w:b/>
              </w:rPr>
              <w:t>Description</w:t>
            </w:r>
          </w:p>
        </w:tc>
        <w:tc>
          <w:tcPr>
            <w:tcW w:w="2410" w:type="dxa"/>
            <w:vAlign w:val="center"/>
          </w:tcPr>
          <w:p w14:paraId="2DB05510" w14:textId="77777777" w:rsidR="00947DFD" w:rsidRPr="00947DFD" w:rsidRDefault="00947DFD">
            <w:pPr>
              <w:spacing w:after="160" w:line="259" w:lineRule="auto"/>
              <w:jc w:val="center"/>
              <w:rPr>
                <w:b/>
              </w:rPr>
            </w:pPr>
            <w:r w:rsidRPr="00F739FE">
              <w:rPr>
                <w:b/>
              </w:rPr>
              <w:t xml:space="preserve">Expected </w:t>
            </w:r>
            <w:r>
              <w:rPr>
                <w:b/>
              </w:rPr>
              <w:t>c</w:t>
            </w:r>
            <w:r w:rsidRPr="00F739FE">
              <w:rPr>
                <w:b/>
              </w:rPr>
              <w:t>ompletion</w:t>
            </w:r>
          </w:p>
        </w:tc>
      </w:tr>
      <w:tr w:rsidR="00947DFD" w:rsidRPr="00AC5AD8" w14:paraId="0E6DF0CC" w14:textId="77777777">
        <w:tc>
          <w:tcPr>
            <w:tcW w:w="1418" w:type="dxa"/>
          </w:tcPr>
          <w:p w14:paraId="2BDBBCBD" w14:textId="77777777" w:rsidR="00947DFD" w:rsidRPr="00AC5AD8" w:rsidRDefault="00947DFD">
            <w:pPr>
              <w:spacing w:after="160" w:line="259" w:lineRule="auto"/>
              <w:jc w:val="center"/>
            </w:pPr>
            <w:r w:rsidRPr="00AC5AD8">
              <w:lastRenderedPageBreak/>
              <w:t>MS1</w:t>
            </w:r>
          </w:p>
        </w:tc>
        <w:tc>
          <w:tcPr>
            <w:tcW w:w="5670" w:type="dxa"/>
          </w:tcPr>
          <w:p w14:paraId="27E46AB7" w14:textId="7FC1E567" w:rsidR="00947DFD" w:rsidRPr="00947DFD" w:rsidRDefault="00947DFD">
            <w:pPr>
              <w:spacing w:after="160" w:line="259" w:lineRule="auto"/>
              <w:jc w:val="both"/>
              <w:rPr>
                <w:i/>
                <w:color w:val="313185" w:themeColor="accent1"/>
                <w:highlight w:val="yellow"/>
              </w:rPr>
            </w:pPr>
            <w:r w:rsidRPr="00AC5AD8">
              <w:t>A workflow model of the application's task that can be scheduled by NebulOuS. The workflow should have at least 3 steps. In normal operation conditions, the need for executing at least 3 instances of the same workflow should be accredited</w:t>
            </w:r>
          </w:p>
        </w:tc>
        <w:tc>
          <w:tcPr>
            <w:tcW w:w="2410" w:type="dxa"/>
          </w:tcPr>
          <w:p w14:paraId="7A118D7D" w14:textId="6161477E" w:rsidR="00947DFD" w:rsidRPr="00403679" w:rsidRDefault="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M..</w:t>
            </w:r>
          </w:p>
        </w:tc>
      </w:tr>
      <w:tr w:rsidR="00947DFD" w:rsidRPr="00947DFD" w14:paraId="28E5D0D2" w14:textId="77777777">
        <w:tc>
          <w:tcPr>
            <w:tcW w:w="1418" w:type="dxa"/>
          </w:tcPr>
          <w:p w14:paraId="2ABB6ED8" w14:textId="77777777" w:rsidR="00947DFD" w:rsidRPr="00AC5AD8" w:rsidRDefault="00947DFD">
            <w:pPr>
              <w:spacing w:after="160" w:line="259" w:lineRule="auto"/>
              <w:jc w:val="center"/>
            </w:pPr>
            <w:r>
              <w:t>MS2</w:t>
            </w:r>
          </w:p>
        </w:tc>
        <w:tc>
          <w:tcPr>
            <w:tcW w:w="5670" w:type="dxa"/>
          </w:tcPr>
          <w:p w14:paraId="739818CD" w14:textId="2D636780" w:rsidR="00947DFD" w:rsidRPr="00AC5AD8" w:rsidRDefault="00947DFD">
            <w:pPr>
              <w:spacing w:after="160" w:line="259" w:lineRule="auto"/>
              <w:jc w:val="both"/>
            </w:pPr>
            <w:r w:rsidRPr="00AC5AD8">
              <w:t>A successful execution of a single workflow run on relevant and realistic user data.</w:t>
            </w:r>
          </w:p>
        </w:tc>
        <w:tc>
          <w:tcPr>
            <w:tcW w:w="2410" w:type="dxa"/>
          </w:tcPr>
          <w:p w14:paraId="6981855B" w14:textId="02164136" w:rsidR="00947DFD" w:rsidRPr="00403679" w:rsidRDefault="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M..</w:t>
            </w:r>
          </w:p>
        </w:tc>
      </w:tr>
      <w:tr w:rsidR="00947DFD" w:rsidRPr="00947DFD" w14:paraId="79542431" w14:textId="77777777">
        <w:tc>
          <w:tcPr>
            <w:tcW w:w="1418" w:type="dxa"/>
          </w:tcPr>
          <w:p w14:paraId="1D6AD4F1" w14:textId="0A18EE06" w:rsidR="00947DFD" w:rsidRDefault="00947DFD" w:rsidP="00947DFD">
            <w:pPr>
              <w:spacing w:after="160" w:line="259" w:lineRule="auto"/>
              <w:jc w:val="center"/>
            </w:pPr>
            <w:r>
              <w:t>MS3</w:t>
            </w:r>
          </w:p>
        </w:tc>
        <w:tc>
          <w:tcPr>
            <w:tcW w:w="5670" w:type="dxa"/>
          </w:tcPr>
          <w:p w14:paraId="2677E9B5" w14:textId="513808C6" w:rsidR="00947DFD" w:rsidRPr="00AC5AD8" w:rsidRDefault="00947DFD" w:rsidP="00947DFD">
            <w:pPr>
              <w:spacing w:after="160" w:line="259" w:lineRule="auto"/>
              <w:jc w:val="both"/>
            </w:pPr>
            <w:r w:rsidRPr="00AC5AD8">
              <w:t>Successful execution of multiple instances of the workflow submitted at various time points running on real user data</w:t>
            </w:r>
          </w:p>
        </w:tc>
        <w:tc>
          <w:tcPr>
            <w:tcW w:w="2410" w:type="dxa"/>
          </w:tcPr>
          <w:p w14:paraId="614D9B85" w14:textId="31EA5A98" w:rsidR="00947DFD" w:rsidRPr="00403679" w:rsidRDefault="00947DFD" w:rsidP="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M..</w:t>
            </w:r>
          </w:p>
        </w:tc>
      </w:tr>
      <w:tr w:rsidR="00947DFD" w:rsidRPr="00947DFD" w14:paraId="035D409A" w14:textId="77777777">
        <w:tc>
          <w:tcPr>
            <w:tcW w:w="1418" w:type="dxa"/>
          </w:tcPr>
          <w:p w14:paraId="15C04260" w14:textId="3A88C151" w:rsidR="00947DFD" w:rsidRDefault="00947DFD" w:rsidP="00947DFD">
            <w:pPr>
              <w:spacing w:after="160" w:line="259" w:lineRule="auto"/>
              <w:jc w:val="center"/>
            </w:pPr>
            <w:r>
              <w:t>MS4</w:t>
            </w:r>
          </w:p>
        </w:tc>
        <w:tc>
          <w:tcPr>
            <w:tcW w:w="5670" w:type="dxa"/>
          </w:tcPr>
          <w:p w14:paraId="0BBF0E42" w14:textId="18DFCA6D" w:rsidR="00947DFD" w:rsidRPr="00AC5AD8" w:rsidRDefault="00947DFD" w:rsidP="00947DFD">
            <w:pPr>
              <w:spacing w:after="160" w:line="259" w:lineRule="auto"/>
              <w:jc w:val="both"/>
            </w:pPr>
            <w:r w:rsidRPr="00AC5AD8">
              <w:t xml:space="preserve">An evaluation of running multiple interfering workflow instances simultaneously on a set of </w:t>
            </w:r>
            <w:proofErr w:type="spellStart"/>
            <w:r w:rsidRPr="00AC5AD8">
              <w:t>NebulOuS</w:t>
            </w:r>
            <w:proofErr w:type="spellEnd"/>
            <w:r w:rsidRPr="00AC5AD8">
              <w:t xml:space="preserve"> managed resources</w:t>
            </w:r>
            <w:r w:rsidR="00197D82">
              <w:t xml:space="preserve"> including edge devices.</w:t>
            </w:r>
          </w:p>
        </w:tc>
        <w:tc>
          <w:tcPr>
            <w:tcW w:w="2410" w:type="dxa"/>
          </w:tcPr>
          <w:p w14:paraId="3B92A1FD" w14:textId="5390C656" w:rsidR="00947DFD" w:rsidRPr="00403679" w:rsidRDefault="00947DFD" w:rsidP="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M..</w:t>
            </w:r>
          </w:p>
        </w:tc>
      </w:tr>
    </w:tbl>
    <w:p w14:paraId="44885824" w14:textId="77777777" w:rsidR="007B26D8" w:rsidRDefault="007B26D8" w:rsidP="007B26D8">
      <w:pPr>
        <w:spacing w:after="160" w:line="259" w:lineRule="auto"/>
        <w:jc w:val="both"/>
        <w:rPr>
          <w:b/>
        </w:rPr>
      </w:pPr>
    </w:p>
    <w:tbl>
      <w:tblPr>
        <w:tblW w:w="9498"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18"/>
        <w:gridCol w:w="5670"/>
        <w:gridCol w:w="2410"/>
      </w:tblGrid>
      <w:tr w:rsidR="00947DFD" w:rsidRPr="00AC5AD8" w14:paraId="5EA98212" w14:textId="77777777">
        <w:trPr>
          <w:trHeight w:val="519"/>
        </w:trPr>
        <w:tc>
          <w:tcPr>
            <w:tcW w:w="9498" w:type="dxa"/>
            <w:gridSpan w:val="3"/>
            <w:vAlign w:val="center"/>
          </w:tcPr>
          <w:p w14:paraId="0D786438" w14:textId="5DC56992" w:rsidR="00947DFD" w:rsidRPr="00AC5AD8" w:rsidRDefault="00947DFD" w:rsidP="00947DFD">
            <w:pPr>
              <w:spacing w:after="160" w:line="259" w:lineRule="auto"/>
              <w:jc w:val="center"/>
              <w:rPr>
                <w:b/>
              </w:rPr>
            </w:pPr>
            <w:r w:rsidRPr="00AC5AD8">
              <w:rPr>
                <w:b/>
              </w:rPr>
              <w:t xml:space="preserve">Challenge #2 </w:t>
            </w:r>
            <w:r w:rsidRPr="00AC5AD8">
              <w:rPr>
                <w:rFonts w:hint="cs"/>
                <w:b/>
              </w:rPr>
              <w:t>–</w:t>
            </w:r>
            <w:r w:rsidRPr="00AC5AD8">
              <w:rPr>
                <w:b/>
              </w:rPr>
              <w:t xml:space="preserve"> IoT application </w:t>
            </w:r>
          </w:p>
        </w:tc>
      </w:tr>
      <w:tr w:rsidR="00947DFD" w:rsidRPr="00947DFD" w14:paraId="56E0AFBC" w14:textId="77777777">
        <w:trPr>
          <w:trHeight w:val="878"/>
        </w:trPr>
        <w:tc>
          <w:tcPr>
            <w:tcW w:w="1418" w:type="dxa"/>
            <w:vAlign w:val="center"/>
          </w:tcPr>
          <w:p w14:paraId="27EFE28E" w14:textId="77777777" w:rsidR="00947DFD" w:rsidRPr="00AC5AD8" w:rsidRDefault="00947DFD">
            <w:pPr>
              <w:spacing w:after="160" w:line="259" w:lineRule="auto"/>
              <w:jc w:val="center"/>
              <w:rPr>
                <w:b/>
              </w:rPr>
            </w:pPr>
            <w:r w:rsidRPr="00AC5AD8">
              <w:rPr>
                <w:b/>
              </w:rPr>
              <w:t>Milestone</w:t>
            </w:r>
          </w:p>
        </w:tc>
        <w:tc>
          <w:tcPr>
            <w:tcW w:w="5670" w:type="dxa"/>
            <w:vAlign w:val="center"/>
          </w:tcPr>
          <w:p w14:paraId="38D31849" w14:textId="77777777" w:rsidR="00947DFD" w:rsidRPr="00947DFD" w:rsidRDefault="00947DFD">
            <w:pPr>
              <w:spacing w:after="160" w:line="259" w:lineRule="auto"/>
              <w:jc w:val="center"/>
              <w:rPr>
                <w:b/>
              </w:rPr>
            </w:pPr>
            <w:r>
              <w:rPr>
                <w:b/>
              </w:rPr>
              <w:t>Description</w:t>
            </w:r>
          </w:p>
        </w:tc>
        <w:tc>
          <w:tcPr>
            <w:tcW w:w="2410" w:type="dxa"/>
            <w:vAlign w:val="center"/>
          </w:tcPr>
          <w:p w14:paraId="155772ED" w14:textId="77777777" w:rsidR="00947DFD" w:rsidRPr="00947DFD" w:rsidRDefault="00947DFD">
            <w:pPr>
              <w:spacing w:after="160" w:line="259" w:lineRule="auto"/>
              <w:jc w:val="center"/>
              <w:rPr>
                <w:b/>
              </w:rPr>
            </w:pPr>
            <w:r w:rsidRPr="00F739FE">
              <w:rPr>
                <w:b/>
              </w:rPr>
              <w:t xml:space="preserve">Expected </w:t>
            </w:r>
            <w:r>
              <w:rPr>
                <w:b/>
              </w:rPr>
              <w:t>c</w:t>
            </w:r>
            <w:r w:rsidRPr="00F739FE">
              <w:rPr>
                <w:b/>
              </w:rPr>
              <w:t>ompletion</w:t>
            </w:r>
          </w:p>
        </w:tc>
      </w:tr>
      <w:tr w:rsidR="00947DFD" w:rsidRPr="00AC5AD8" w14:paraId="5A62E369" w14:textId="77777777">
        <w:tc>
          <w:tcPr>
            <w:tcW w:w="1418" w:type="dxa"/>
          </w:tcPr>
          <w:p w14:paraId="04C29DA3" w14:textId="77777777" w:rsidR="00947DFD" w:rsidRPr="00AC5AD8" w:rsidRDefault="00947DFD">
            <w:pPr>
              <w:spacing w:after="160" w:line="259" w:lineRule="auto"/>
              <w:jc w:val="center"/>
            </w:pPr>
            <w:r w:rsidRPr="00AC5AD8">
              <w:t>MS1</w:t>
            </w:r>
          </w:p>
        </w:tc>
        <w:tc>
          <w:tcPr>
            <w:tcW w:w="5670" w:type="dxa"/>
          </w:tcPr>
          <w:p w14:paraId="39261DA1" w14:textId="7499EDF7" w:rsidR="00947DFD" w:rsidRPr="00947DFD" w:rsidRDefault="00947DFD">
            <w:pPr>
              <w:spacing w:after="160" w:line="259" w:lineRule="auto"/>
              <w:jc w:val="both"/>
              <w:rPr>
                <w:i/>
                <w:color w:val="313185" w:themeColor="accent1"/>
                <w:highlight w:val="yellow"/>
              </w:rPr>
            </w:pPr>
            <w:r w:rsidRPr="00AC5AD8">
              <w:t>An application modelled using NebulOuS definition language that requires frequent re-adaptation of the deployment graph due to the fluctuation of the workload both in terms of volume and geographical distribution.</w:t>
            </w:r>
          </w:p>
        </w:tc>
        <w:tc>
          <w:tcPr>
            <w:tcW w:w="2410" w:type="dxa"/>
          </w:tcPr>
          <w:p w14:paraId="064B71CC" w14:textId="77777777" w:rsidR="00947DFD" w:rsidRPr="00843519" w:rsidRDefault="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w:t>
            </w:r>
            <w:proofErr w:type="gramStart"/>
            <w:r w:rsidRPr="00F739FE">
              <w:rPr>
                <w:i/>
                <w:color w:val="313185" w:themeColor="accent1"/>
                <w:highlight w:val="yellow"/>
              </w:rPr>
              <w:t>M..</w:t>
            </w:r>
            <w:proofErr w:type="gramEnd"/>
          </w:p>
          <w:p w14:paraId="17595D74" w14:textId="77777777" w:rsidR="00947DFD" w:rsidRPr="00AC5AD8" w:rsidRDefault="00947DFD">
            <w:pPr>
              <w:spacing w:after="160" w:line="259" w:lineRule="auto"/>
              <w:jc w:val="both"/>
              <w:rPr>
                <w:b/>
              </w:rPr>
            </w:pPr>
          </w:p>
        </w:tc>
      </w:tr>
      <w:tr w:rsidR="00947DFD" w:rsidRPr="00AC5AD8" w14:paraId="5EAB55BB" w14:textId="77777777">
        <w:tc>
          <w:tcPr>
            <w:tcW w:w="1418" w:type="dxa"/>
          </w:tcPr>
          <w:p w14:paraId="30553C2F" w14:textId="69067D88" w:rsidR="00947DFD" w:rsidRPr="00AC5AD8" w:rsidRDefault="00947DFD">
            <w:pPr>
              <w:spacing w:after="160" w:line="259" w:lineRule="auto"/>
              <w:jc w:val="center"/>
            </w:pPr>
            <w:r>
              <w:t>MS2</w:t>
            </w:r>
          </w:p>
        </w:tc>
        <w:tc>
          <w:tcPr>
            <w:tcW w:w="5670" w:type="dxa"/>
          </w:tcPr>
          <w:p w14:paraId="50F2A54D" w14:textId="6B798572" w:rsidR="00947DFD" w:rsidRPr="00AC5AD8" w:rsidRDefault="00947DFD">
            <w:pPr>
              <w:spacing w:after="160" w:line="259" w:lineRule="auto"/>
              <w:jc w:val="both"/>
            </w:pPr>
            <w:r w:rsidRPr="00AC5AD8">
              <w:t>A data transformation pipeline that can be scheduled by NebulOuS. The pipeline should have at least 3 steps and allow parallel execution on, at least, one of these steps.</w:t>
            </w:r>
          </w:p>
        </w:tc>
        <w:tc>
          <w:tcPr>
            <w:tcW w:w="2410" w:type="dxa"/>
          </w:tcPr>
          <w:p w14:paraId="7342AEA7" w14:textId="77777777" w:rsidR="00947DFD" w:rsidRPr="00843519" w:rsidRDefault="00947DFD" w:rsidP="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w:t>
            </w:r>
            <w:proofErr w:type="gramStart"/>
            <w:r w:rsidRPr="00F739FE">
              <w:rPr>
                <w:i/>
                <w:color w:val="313185" w:themeColor="accent1"/>
                <w:highlight w:val="yellow"/>
              </w:rPr>
              <w:t>M..</w:t>
            </w:r>
            <w:proofErr w:type="gramEnd"/>
          </w:p>
          <w:p w14:paraId="07BC523B" w14:textId="77777777" w:rsidR="00947DFD" w:rsidRPr="00947DFD" w:rsidRDefault="00947DFD">
            <w:pPr>
              <w:spacing w:after="160" w:line="259" w:lineRule="auto"/>
              <w:jc w:val="both"/>
              <w:rPr>
                <w:i/>
                <w:color w:val="313185" w:themeColor="accent1"/>
                <w:highlight w:val="yellow"/>
              </w:rPr>
            </w:pPr>
          </w:p>
        </w:tc>
      </w:tr>
    </w:tbl>
    <w:p w14:paraId="016B4AA5" w14:textId="77777777" w:rsidR="00947DFD" w:rsidRDefault="00947DFD" w:rsidP="007B26D8">
      <w:pPr>
        <w:spacing w:after="160" w:line="259" w:lineRule="auto"/>
        <w:jc w:val="both"/>
        <w:rPr>
          <w:b/>
        </w:rPr>
      </w:pPr>
    </w:p>
    <w:tbl>
      <w:tblPr>
        <w:tblW w:w="9498"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18"/>
        <w:gridCol w:w="5670"/>
        <w:gridCol w:w="2410"/>
      </w:tblGrid>
      <w:tr w:rsidR="00947DFD" w:rsidRPr="00AC5AD8" w14:paraId="71CB7E91" w14:textId="77777777" w:rsidTr="00403679">
        <w:trPr>
          <w:trHeight w:val="519"/>
        </w:trPr>
        <w:tc>
          <w:tcPr>
            <w:tcW w:w="9498" w:type="dxa"/>
            <w:gridSpan w:val="3"/>
            <w:vAlign w:val="center"/>
          </w:tcPr>
          <w:p w14:paraId="64BAEAB8" w14:textId="5C6F3843" w:rsidR="00947DFD" w:rsidRPr="00AC5AD8" w:rsidRDefault="00947DFD" w:rsidP="00947DFD">
            <w:pPr>
              <w:spacing w:after="160" w:line="259" w:lineRule="auto"/>
              <w:jc w:val="center"/>
              <w:rPr>
                <w:b/>
              </w:rPr>
            </w:pPr>
            <w:r w:rsidRPr="00AC5AD8">
              <w:rPr>
                <w:b/>
              </w:rPr>
              <w:t xml:space="preserve">Challenge #3 </w:t>
            </w:r>
            <w:r w:rsidRPr="00AC5AD8">
              <w:rPr>
                <w:rFonts w:hint="cs"/>
                <w:b/>
              </w:rPr>
              <w:t>–</w:t>
            </w:r>
            <w:r w:rsidRPr="00AC5AD8">
              <w:rPr>
                <w:b/>
              </w:rPr>
              <w:t xml:space="preserve"> </w:t>
            </w:r>
            <w:r>
              <w:rPr>
                <w:b/>
              </w:rPr>
              <w:t>S</w:t>
            </w:r>
            <w:r w:rsidRPr="00AC5AD8">
              <w:rPr>
                <w:b/>
              </w:rPr>
              <w:t>erverless application</w:t>
            </w:r>
          </w:p>
        </w:tc>
      </w:tr>
      <w:tr w:rsidR="00947DFD" w:rsidRPr="00947DFD" w14:paraId="73846ECB" w14:textId="77777777">
        <w:trPr>
          <w:trHeight w:val="878"/>
        </w:trPr>
        <w:tc>
          <w:tcPr>
            <w:tcW w:w="1418" w:type="dxa"/>
            <w:vAlign w:val="center"/>
          </w:tcPr>
          <w:p w14:paraId="26C365D5" w14:textId="77777777" w:rsidR="00947DFD" w:rsidRPr="00AC5AD8" w:rsidRDefault="00947DFD">
            <w:pPr>
              <w:spacing w:after="160" w:line="259" w:lineRule="auto"/>
              <w:jc w:val="center"/>
              <w:rPr>
                <w:b/>
              </w:rPr>
            </w:pPr>
            <w:r w:rsidRPr="00AC5AD8">
              <w:rPr>
                <w:b/>
              </w:rPr>
              <w:t>Milestone</w:t>
            </w:r>
          </w:p>
        </w:tc>
        <w:tc>
          <w:tcPr>
            <w:tcW w:w="5670" w:type="dxa"/>
            <w:vAlign w:val="center"/>
          </w:tcPr>
          <w:p w14:paraId="31265819" w14:textId="77777777" w:rsidR="00947DFD" w:rsidRPr="00947DFD" w:rsidRDefault="00947DFD">
            <w:pPr>
              <w:spacing w:after="160" w:line="259" w:lineRule="auto"/>
              <w:jc w:val="center"/>
              <w:rPr>
                <w:b/>
              </w:rPr>
            </w:pPr>
            <w:r>
              <w:rPr>
                <w:b/>
              </w:rPr>
              <w:t>Description</w:t>
            </w:r>
          </w:p>
        </w:tc>
        <w:tc>
          <w:tcPr>
            <w:tcW w:w="2410" w:type="dxa"/>
            <w:vAlign w:val="center"/>
          </w:tcPr>
          <w:p w14:paraId="270E8802" w14:textId="77777777" w:rsidR="00947DFD" w:rsidRPr="00947DFD" w:rsidRDefault="00947DFD">
            <w:pPr>
              <w:spacing w:after="160" w:line="259" w:lineRule="auto"/>
              <w:jc w:val="center"/>
              <w:rPr>
                <w:b/>
              </w:rPr>
            </w:pPr>
            <w:r w:rsidRPr="00F739FE">
              <w:rPr>
                <w:b/>
              </w:rPr>
              <w:t xml:space="preserve">Expected </w:t>
            </w:r>
            <w:r>
              <w:rPr>
                <w:b/>
              </w:rPr>
              <w:t>c</w:t>
            </w:r>
            <w:r w:rsidRPr="00F739FE">
              <w:rPr>
                <w:b/>
              </w:rPr>
              <w:t>ompletion</w:t>
            </w:r>
          </w:p>
        </w:tc>
      </w:tr>
      <w:tr w:rsidR="00947DFD" w:rsidRPr="00AC5AD8" w14:paraId="75F59CFC" w14:textId="77777777">
        <w:tc>
          <w:tcPr>
            <w:tcW w:w="1418" w:type="dxa"/>
          </w:tcPr>
          <w:p w14:paraId="3A9B592F" w14:textId="77777777" w:rsidR="00947DFD" w:rsidRPr="00AC5AD8" w:rsidRDefault="00947DFD">
            <w:pPr>
              <w:spacing w:after="160" w:line="259" w:lineRule="auto"/>
              <w:jc w:val="center"/>
            </w:pPr>
            <w:r w:rsidRPr="00AC5AD8">
              <w:t>MS1</w:t>
            </w:r>
          </w:p>
        </w:tc>
        <w:tc>
          <w:tcPr>
            <w:tcW w:w="5670" w:type="dxa"/>
          </w:tcPr>
          <w:p w14:paraId="74B92814" w14:textId="0F98603D" w:rsidR="00947DFD" w:rsidRPr="00947DFD" w:rsidRDefault="00947DFD">
            <w:pPr>
              <w:spacing w:after="160" w:line="259" w:lineRule="auto"/>
              <w:jc w:val="both"/>
              <w:rPr>
                <w:i/>
                <w:color w:val="313185" w:themeColor="accent1"/>
                <w:highlight w:val="yellow"/>
              </w:rPr>
            </w:pPr>
            <w:r w:rsidRPr="00AC5AD8">
              <w:t xml:space="preserve">An application modelled using </w:t>
            </w:r>
            <w:proofErr w:type="spellStart"/>
            <w:r w:rsidRPr="00AC5AD8">
              <w:t>NebulOuS</w:t>
            </w:r>
            <w:proofErr w:type="spellEnd"/>
            <w:r w:rsidRPr="00AC5AD8">
              <w:t xml:space="preserve"> definition language that requires the frequent use of at least 3 Functions as a Service.</w:t>
            </w:r>
            <w:r w:rsidR="00BD3F52">
              <w:t xml:space="preserve"> The deployment of the application using </w:t>
            </w:r>
            <w:r w:rsidR="00F94603">
              <w:t>edge devices and cloud resources.</w:t>
            </w:r>
          </w:p>
        </w:tc>
        <w:tc>
          <w:tcPr>
            <w:tcW w:w="2410" w:type="dxa"/>
          </w:tcPr>
          <w:p w14:paraId="7E437675" w14:textId="77777777" w:rsidR="00947DFD" w:rsidRPr="00843519" w:rsidRDefault="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w:t>
            </w:r>
            <w:proofErr w:type="gramStart"/>
            <w:r w:rsidRPr="00F739FE">
              <w:rPr>
                <w:i/>
                <w:color w:val="313185" w:themeColor="accent1"/>
                <w:highlight w:val="yellow"/>
              </w:rPr>
              <w:t>M..</w:t>
            </w:r>
            <w:proofErr w:type="gramEnd"/>
          </w:p>
          <w:p w14:paraId="7D24559F" w14:textId="77777777" w:rsidR="00947DFD" w:rsidRPr="00AC5AD8" w:rsidRDefault="00947DFD">
            <w:pPr>
              <w:spacing w:after="160" w:line="259" w:lineRule="auto"/>
              <w:jc w:val="both"/>
              <w:rPr>
                <w:b/>
              </w:rPr>
            </w:pPr>
          </w:p>
        </w:tc>
      </w:tr>
    </w:tbl>
    <w:p w14:paraId="305A289A" w14:textId="77777777" w:rsidR="00947DFD" w:rsidRPr="00AC5AD8" w:rsidRDefault="00947DFD" w:rsidP="007B26D8">
      <w:pPr>
        <w:spacing w:after="160" w:line="259" w:lineRule="auto"/>
        <w:jc w:val="both"/>
        <w:rPr>
          <w:b/>
        </w:rPr>
      </w:pPr>
    </w:p>
    <w:tbl>
      <w:tblPr>
        <w:tblW w:w="9498"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18"/>
        <w:gridCol w:w="5670"/>
        <w:gridCol w:w="2410"/>
      </w:tblGrid>
      <w:tr w:rsidR="00947DFD" w:rsidRPr="00AC5AD8" w14:paraId="4899098E" w14:textId="77777777" w:rsidTr="00403679">
        <w:trPr>
          <w:trHeight w:val="519"/>
        </w:trPr>
        <w:tc>
          <w:tcPr>
            <w:tcW w:w="9498" w:type="dxa"/>
            <w:gridSpan w:val="3"/>
          </w:tcPr>
          <w:p w14:paraId="3DAA4800" w14:textId="3D8F8C31" w:rsidR="00947DFD" w:rsidRPr="00AC5AD8" w:rsidRDefault="00947DFD" w:rsidP="00C43251">
            <w:pPr>
              <w:spacing w:after="160" w:line="259" w:lineRule="auto"/>
              <w:jc w:val="center"/>
              <w:rPr>
                <w:b/>
              </w:rPr>
            </w:pPr>
            <w:r w:rsidRPr="00AC5AD8">
              <w:rPr>
                <w:b/>
              </w:rPr>
              <w:t xml:space="preserve">Challenge #4 </w:t>
            </w:r>
            <w:r w:rsidRPr="00AC5AD8">
              <w:rPr>
                <w:rFonts w:hint="cs"/>
                <w:b/>
              </w:rPr>
              <w:t>–</w:t>
            </w:r>
            <w:r w:rsidRPr="00AC5AD8">
              <w:rPr>
                <w:b/>
              </w:rPr>
              <w:t xml:space="preserve"> </w:t>
            </w:r>
            <w:r>
              <w:rPr>
                <w:b/>
              </w:rPr>
              <w:t>O</w:t>
            </w:r>
            <w:r w:rsidRPr="00AC5AD8">
              <w:rPr>
                <w:b/>
              </w:rPr>
              <w:t>pen challenge</w:t>
            </w:r>
          </w:p>
        </w:tc>
      </w:tr>
      <w:tr w:rsidR="00947DFD" w:rsidRPr="00AC5AD8" w14:paraId="368381AF" w14:textId="77777777" w:rsidTr="00403679">
        <w:trPr>
          <w:trHeight w:val="878"/>
        </w:trPr>
        <w:tc>
          <w:tcPr>
            <w:tcW w:w="1418" w:type="dxa"/>
            <w:vAlign w:val="center"/>
          </w:tcPr>
          <w:p w14:paraId="32107975" w14:textId="77777777" w:rsidR="00947DFD" w:rsidRPr="00AC5AD8" w:rsidRDefault="00947DFD" w:rsidP="00947DFD">
            <w:pPr>
              <w:spacing w:after="160" w:line="259" w:lineRule="auto"/>
              <w:jc w:val="center"/>
              <w:rPr>
                <w:b/>
              </w:rPr>
            </w:pPr>
            <w:r w:rsidRPr="00AC5AD8">
              <w:rPr>
                <w:b/>
              </w:rPr>
              <w:t>Milestone</w:t>
            </w:r>
          </w:p>
        </w:tc>
        <w:tc>
          <w:tcPr>
            <w:tcW w:w="5670" w:type="dxa"/>
            <w:vAlign w:val="center"/>
          </w:tcPr>
          <w:p w14:paraId="3EB9ACBC" w14:textId="43BCAB71" w:rsidR="00947DFD" w:rsidRPr="00947DFD" w:rsidRDefault="00947DFD" w:rsidP="00947DFD">
            <w:pPr>
              <w:spacing w:after="160" w:line="259" w:lineRule="auto"/>
              <w:jc w:val="center"/>
              <w:rPr>
                <w:b/>
              </w:rPr>
            </w:pPr>
            <w:r>
              <w:rPr>
                <w:b/>
              </w:rPr>
              <w:t>Description</w:t>
            </w:r>
          </w:p>
        </w:tc>
        <w:tc>
          <w:tcPr>
            <w:tcW w:w="2410" w:type="dxa"/>
            <w:vAlign w:val="center"/>
          </w:tcPr>
          <w:p w14:paraId="3D10546C" w14:textId="6B2B816F" w:rsidR="00947DFD" w:rsidRPr="00947DFD" w:rsidRDefault="00947DFD" w:rsidP="00947DFD">
            <w:pPr>
              <w:spacing w:after="160" w:line="259" w:lineRule="auto"/>
              <w:jc w:val="center"/>
              <w:rPr>
                <w:b/>
              </w:rPr>
            </w:pPr>
            <w:r w:rsidRPr="00403679">
              <w:rPr>
                <w:b/>
              </w:rPr>
              <w:t xml:space="preserve">Expected </w:t>
            </w:r>
            <w:r>
              <w:rPr>
                <w:b/>
              </w:rPr>
              <w:t>c</w:t>
            </w:r>
            <w:r w:rsidRPr="00403679">
              <w:rPr>
                <w:b/>
              </w:rPr>
              <w:t>ompletion</w:t>
            </w:r>
          </w:p>
        </w:tc>
      </w:tr>
      <w:tr w:rsidR="00947DFD" w:rsidRPr="00AC5AD8" w14:paraId="624F3639" w14:textId="77777777" w:rsidTr="00403679">
        <w:tc>
          <w:tcPr>
            <w:tcW w:w="1418" w:type="dxa"/>
          </w:tcPr>
          <w:p w14:paraId="6E12F73B" w14:textId="2AE7BD43" w:rsidR="00947DFD" w:rsidRPr="00AC5AD8" w:rsidRDefault="00947DFD" w:rsidP="00403679">
            <w:pPr>
              <w:spacing w:after="160" w:line="259" w:lineRule="auto"/>
              <w:jc w:val="center"/>
            </w:pPr>
            <w:r w:rsidRPr="00AC5AD8">
              <w:lastRenderedPageBreak/>
              <w:t>MS1</w:t>
            </w:r>
          </w:p>
        </w:tc>
        <w:tc>
          <w:tcPr>
            <w:tcW w:w="5670" w:type="dxa"/>
          </w:tcPr>
          <w:p w14:paraId="38EBDB84" w14:textId="43409915" w:rsidR="00947DFD" w:rsidRPr="00947DFD" w:rsidRDefault="00947DFD" w:rsidP="00947DFD">
            <w:pPr>
              <w:spacing w:after="160" w:line="259" w:lineRule="auto"/>
              <w:jc w:val="both"/>
              <w:rPr>
                <w:i/>
                <w:color w:val="313185" w:themeColor="accent1"/>
                <w:highlight w:val="yellow"/>
              </w:rPr>
            </w:pPr>
            <w:r>
              <w:rPr>
                <w:i/>
                <w:color w:val="313185" w:themeColor="accent1"/>
                <w:highlight w:val="yellow"/>
              </w:rPr>
              <w:t>Add here</w:t>
            </w:r>
          </w:p>
        </w:tc>
        <w:tc>
          <w:tcPr>
            <w:tcW w:w="2410" w:type="dxa"/>
          </w:tcPr>
          <w:p w14:paraId="529324BD" w14:textId="74248AC0" w:rsidR="00947DFD" w:rsidRPr="00843519" w:rsidRDefault="00947DFD" w:rsidP="00947DFD">
            <w:pPr>
              <w:spacing w:after="160" w:line="259" w:lineRule="auto"/>
              <w:jc w:val="both"/>
              <w:rPr>
                <w:i/>
                <w:color w:val="313185" w:themeColor="accent1"/>
              </w:rPr>
            </w:pPr>
            <w:r w:rsidRPr="00947DFD">
              <w:rPr>
                <w:i/>
                <w:color w:val="313185" w:themeColor="accent1"/>
                <w:highlight w:val="yellow"/>
              </w:rPr>
              <w:t>Add here</w:t>
            </w:r>
            <w:r w:rsidRPr="00F739FE">
              <w:rPr>
                <w:i/>
                <w:color w:val="313185" w:themeColor="accent1"/>
                <w:highlight w:val="yellow"/>
              </w:rPr>
              <w:t xml:space="preserve"> </w:t>
            </w:r>
            <w:proofErr w:type="gramStart"/>
            <w:r w:rsidRPr="00F739FE">
              <w:rPr>
                <w:i/>
                <w:color w:val="313185" w:themeColor="accent1"/>
                <w:highlight w:val="yellow"/>
              </w:rPr>
              <w:t>M..</w:t>
            </w:r>
            <w:proofErr w:type="gramEnd"/>
          </w:p>
          <w:p w14:paraId="68A37869" w14:textId="77777777" w:rsidR="00947DFD" w:rsidRPr="00AC5AD8" w:rsidRDefault="00947DFD" w:rsidP="00947DFD">
            <w:pPr>
              <w:spacing w:after="160" w:line="259" w:lineRule="auto"/>
              <w:jc w:val="both"/>
              <w:rPr>
                <w:b/>
              </w:rPr>
            </w:pPr>
          </w:p>
        </w:tc>
      </w:tr>
    </w:tbl>
    <w:p w14:paraId="119F107A" w14:textId="77777777" w:rsidR="00947DFD" w:rsidRDefault="00947DFD" w:rsidP="007B26D8">
      <w:pPr>
        <w:spacing w:after="160" w:line="259" w:lineRule="auto"/>
        <w:jc w:val="both"/>
        <w:rPr>
          <w:b/>
          <w:color w:val="000000" w:themeColor="text2"/>
        </w:rPr>
      </w:pPr>
    </w:p>
    <w:p w14:paraId="183833B5" w14:textId="77777777" w:rsidR="007B26D8" w:rsidRPr="001F44E1" w:rsidRDefault="007B26D8" w:rsidP="00403679">
      <w:pPr>
        <w:pStyle w:val="ListParagraph"/>
        <w:numPr>
          <w:ilvl w:val="1"/>
          <w:numId w:val="37"/>
        </w:numPr>
        <w:spacing w:after="160" w:line="259" w:lineRule="auto"/>
        <w:jc w:val="both"/>
        <w:rPr>
          <w:b/>
        </w:rPr>
      </w:pPr>
      <w:r w:rsidRPr="400E2C62">
        <w:rPr>
          <w:b/>
        </w:rPr>
        <w:t xml:space="preserve">Deliverables </w:t>
      </w:r>
    </w:p>
    <w:p w14:paraId="3F2477D4" w14:textId="77777777" w:rsidR="007B26D8" w:rsidRDefault="007B26D8" w:rsidP="007B26D8">
      <w:pPr>
        <w:spacing w:after="160" w:line="259" w:lineRule="auto"/>
        <w:jc w:val="center"/>
        <w:rPr>
          <w:i/>
        </w:rPr>
      </w:pPr>
      <w:bookmarkStart w:id="4" w:name="_heading=h.3dy6vkm"/>
      <w:bookmarkEnd w:id="4"/>
      <w:r w:rsidRPr="11382EC9">
        <w:rPr>
          <w:i/>
        </w:rPr>
        <w:t>Table - List of deliverables</w:t>
      </w:r>
    </w:p>
    <w:tbl>
      <w:tblPr>
        <w:tblW w:w="9498" w:type="dxa"/>
        <w:tblInd w:w="-14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18"/>
        <w:gridCol w:w="5670"/>
        <w:gridCol w:w="2410"/>
      </w:tblGrid>
      <w:tr w:rsidR="002A24B0" w:rsidRPr="00AC5AD8" w14:paraId="561E7DA6" w14:textId="77777777" w:rsidTr="00403679">
        <w:trPr>
          <w:trHeight w:val="519"/>
        </w:trPr>
        <w:tc>
          <w:tcPr>
            <w:tcW w:w="9498" w:type="dxa"/>
            <w:gridSpan w:val="3"/>
            <w:vAlign w:val="center"/>
          </w:tcPr>
          <w:p w14:paraId="14B3F083" w14:textId="0035906D" w:rsidR="002A24B0" w:rsidRPr="00AC5AD8" w:rsidRDefault="002A24B0" w:rsidP="002A24B0">
            <w:pPr>
              <w:spacing w:after="160" w:line="259" w:lineRule="auto"/>
              <w:jc w:val="center"/>
              <w:rPr>
                <w:b/>
              </w:rPr>
            </w:pPr>
            <w:r w:rsidRPr="00AC5AD8">
              <w:rPr>
                <w:b/>
              </w:rPr>
              <w:t xml:space="preserve">NebulOuS </w:t>
            </w:r>
            <w:r>
              <w:rPr>
                <w:b/>
              </w:rPr>
              <w:t xml:space="preserve">Acceleration Programme 2 </w:t>
            </w:r>
            <w:r w:rsidRPr="00AC5AD8">
              <w:rPr>
                <w:b/>
              </w:rPr>
              <w:t>Mandatory Deliverable</w:t>
            </w:r>
            <w:r>
              <w:rPr>
                <w:b/>
              </w:rPr>
              <w:t>s</w:t>
            </w:r>
          </w:p>
        </w:tc>
      </w:tr>
      <w:tr w:rsidR="002A24B0" w:rsidRPr="00AC5AD8" w14:paraId="69357F1E" w14:textId="77777777">
        <w:trPr>
          <w:trHeight w:val="878"/>
        </w:trPr>
        <w:tc>
          <w:tcPr>
            <w:tcW w:w="1418" w:type="dxa"/>
            <w:vAlign w:val="center"/>
          </w:tcPr>
          <w:p w14:paraId="6AC71BA6" w14:textId="63DC6BF1" w:rsidR="002A24B0" w:rsidRPr="00AC5AD8" w:rsidRDefault="002A24B0">
            <w:pPr>
              <w:spacing w:after="160" w:line="259" w:lineRule="auto"/>
              <w:jc w:val="center"/>
              <w:rPr>
                <w:b/>
              </w:rPr>
            </w:pPr>
            <w:r>
              <w:rPr>
                <w:b/>
              </w:rPr>
              <w:t>Deliverable</w:t>
            </w:r>
          </w:p>
        </w:tc>
        <w:tc>
          <w:tcPr>
            <w:tcW w:w="5670" w:type="dxa"/>
            <w:vAlign w:val="center"/>
          </w:tcPr>
          <w:p w14:paraId="737CA10B" w14:textId="77777777" w:rsidR="002A24B0" w:rsidRPr="00947DFD" w:rsidRDefault="002A24B0">
            <w:pPr>
              <w:spacing w:after="160" w:line="259" w:lineRule="auto"/>
              <w:jc w:val="center"/>
              <w:rPr>
                <w:b/>
              </w:rPr>
            </w:pPr>
            <w:r>
              <w:rPr>
                <w:b/>
              </w:rPr>
              <w:t>Description</w:t>
            </w:r>
          </w:p>
        </w:tc>
        <w:tc>
          <w:tcPr>
            <w:tcW w:w="2410" w:type="dxa"/>
            <w:vAlign w:val="center"/>
          </w:tcPr>
          <w:p w14:paraId="0F3B18DD" w14:textId="0FCE5818" w:rsidR="002A24B0" w:rsidRPr="00947DFD" w:rsidRDefault="002A24B0">
            <w:pPr>
              <w:spacing w:after="160" w:line="259" w:lineRule="auto"/>
              <w:jc w:val="center"/>
              <w:rPr>
                <w:b/>
              </w:rPr>
            </w:pPr>
            <w:r>
              <w:rPr>
                <w:b/>
              </w:rPr>
              <w:t>Month (M) of delivery</w:t>
            </w:r>
          </w:p>
        </w:tc>
      </w:tr>
      <w:tr w:rsidR="002A24B0" w:rsidRPr="00AC5AD8" w14:paraId="11E895D2" w14:textId="77777777">
        <w:tc>
          <w:tcPr>
            <w:tcW w:w="1418" w:type="dxa"/>
          </w:tcPr>
          <w:p w14:paraId="445AA1E0" w14:textId="08A9008C" w:rsidR="002A24B0" w:rsidRPr="00AC5AD8" w:rsidRDefault="002A24B0">
            <w:pPr>
              <w:spacing w:after="160" w:line="259" w:lineRule="auto"/>
              <w:jc w:val="center"/>
            </w:pPr>
            <w:r>
              <w:t>D1</w:t>
            </w:r>
          </w:p>
        </w:tc>
        <w:tc>
          <w:tcPr>
            <w:tcW w:w="5670" w:type="dxa"/>
          </w:tcPr>
          <w:p w14:paraId="6400F181" w14:textId="30C227D7" w:rsidR="002A24B0" w:rsidRPr="00947DFD" w:rsidRDefault="002A24B0">
            <w:pPr>
              <w:spacing w:after="160" w:line="259" w:lineRule="auto"/>
              <w:jc w:val="both"/>
              <w:rPr>
                <w:i/>
                <w:color w:val="313185" w:themeColor="accent1"/>
                <w:highlight w:val="yellow"/>
              </w:rPr>
            </w:pPr>
            <w:r w:rsidRPr="00AC5AD8">
              <w:t>Application description and initial software architecture</w:t>
            </w:r>
          </w:p>
        </w:tc>
        <w:tc>
          <w:tcPr>
            <w:tcW w:w="2410" w:type="dxa"/>
          </w:tcPr>
          <w:p w14:paraId="441FC580" w14:textId="4048B682" w:rsidR="002A24B0" w:rsidRPr="00403679" w:rsidRDefault="002A24B0" w:rsidP="00403679">
            <w:pPr>
              <w:spacing w:after="160" w:line="259" w:lineRule="auto"/>
              <w:jc w:val="center"/>
            </w:pPr>
            <w:r w:rsidRPr="00403679">
              <w:t>M1</w:t>
            </w:r>
          </w:p>
        </w:tc>
      </w:tr>
      <w:tr w:rsidR="002A24B0" w:rsidRPr="00AC5AD8" w14:paraId="217B8FF3" w14:textId="77777777">
        <w:tc>
          <w:tcPr>
            <w:tcW w:w="1418" w:type="dxa"/>
          </w:tcPr>
          <w:p w14:paraId="2D3AB870" w14:textId="31F69D72" w:rsidR="002A24B0" w:rsidRDefault="002A24B0">
            <w:pPr>
              <w:spacing w:after="160" w:line="259" w:lineRule="auto"/>
              <w:jc w:val="center"/>
            </w:pPr>
            <w:r>
              <w:t>D2</w:t>
            </w:r>
          </w:p>
        </w:tc>
        <w:tc>
          <w:tcPr>
            <w:tcW w:w="5670" w:type="dxa"/>
          </w:tcPr>
          <w:p w14:paraId="40C2791A" w14:textId="2A39D210" w:rsidR="002A24B0" w:rsidRDefault="002A24B0">
            <w:pPr>
              <w:spacing w:after="160" w:line="259" w:lineRule="auto"/>
              <w:jc w:val="both"/>
              <w:rPr>
                <w:i/>
                <w:color w:val="313185" w:themeColor="accent1"/>
                <w:highlight w:val="yellow"/>
              </w:rPr>
            </w:pPr>
            <w:r w:rsidRPr="00AC5AD8">
              <w:t>Deployment of the application using NebulOuS</w:t>
            </w:r>
          </w:p>
        </w:tc>
        <w:tc>
          <w:tcPr>
            <w:tcW w:w="2410" w:type="dxa"/>
          </w:tcPr>
          <w:p w14:paraId="7FACC12B" w14:textId="2E753F3D" w:rsidR="002A24B0" w:rsidRPr="00403679" w:rsidRDefault="002A24B0" w:rsidP="00403679">
            <w:pPr>
              <w:spacing w:after="160" w:line="259" w:lineRule="auto"/>
              <w:jc w:val="center"/>
            </w:pPr>
            <w:r w:rsidRPr="00403679">
              <w:t>M2</w:t>
            </w:r>
          </w:p>
        </w:tc>
      </w:tr>
    </w:tbl>
    <w:p w14:paraId="07157AD6" w14:textId="77777777" w:rsidR="007B26D8" w:rsidRPr="00AC5AD8" w:rsidRDefault="007B26D8" w:rsidP="007B26D8">
      <w:pPr>
        <w:spacing w:after="160" w:line="259" w:lineRule="auto"/>
        <w:jc w:val="both"/>
        <w:rPr>
          <w:b/>
        </w:rPr>
      </w:pPr>
    </w:p>
    <w:p w14:paraId="5E160A1B" w14:textId="0AE530D9" w:rsidR="007B26D8" w:rsidRPr="00F36BB7" w:rsidRDefault="007B26D8" w:rsidP="003B42FA">
      <w:pPr>
        <w:pStyle w:val="Heading1"/>
        <w:rPr>
          <w:rFonts w:asciiTheme="minorHAnsi" w:hAnsiTheme="minorHAnsi"/>
          <w:sz w:val="22"/>
          <w:szCs w:val="22"/>
        </w:rPr>
      </w:pPr>
      <w:r w:rsidRPr="00F36BB7">
        <w:rPr>
          <w:rFonts w:asciiTheme="minorHAnsi" w:hAnsiTheme="minorHAnsi"/>
          <w:sz w:val="22"/>
          <w:szCs w:val="22"/>
        </w:rPr>
        <w:t xml:space="preserve">TEAM SKILLS </w:t>
      </w:r>
      <w:r w:rsidR="002A24B0" w:rsidRPr="00F36BB7">
        <w:rPr>
          <w:rFonts w:asciiTheme="minorHAnsi" w:hAnsiTheme="minorHAnsi"/>
          <w:sz w:val="22"/>
          <w:szCs w:val="22"/>
        </w:rPr>
        <w:t>and</w:t>
      </w:r>
      <w:r w:rsidRPr="00F36BB7">
        <w:rPr>
          <w:rFonts w:asciiTheme="minorHAnsi" w:hAnsiTheme="minorHAnsi"/>
          <w:sz w:val="22"/>
          <w:szCs w:val="22"/>
        </w:rPr>
        <w:t xml:space="preserve"> EXPERTISE (</w:t>
      </w:r>
      <w:r w:rsidR="002A24B0" w:rsidRPr="00F36BB7">
        <w:rPr>
          <w:rFonts w:asciiTheme="minorHAnsi" w:hAnsiTheme="minorHAnsi"/>
          <w:sz w:val="22"/>
          <w:szCs w:val="22"/>
        </w:rPr>
        <w:t xml:space="preserve">maximum </w:t>
      </w:r>
      <w:r w:rsidRPr="00F36BB7">
        <w:rPr>
          <w:rFonts w:asciiTheme="minorHAnsi" w:hAnsiTheme="minorHAnsi"/>
          <w:sz w:val="22"/>
          <w:szCs w:val="22"/>
        </w:rPr>
        <w:t>1 PAGE)</w:t>
      </w:r>
    </w:p>
    <w:p w14:paraId="0E8E87A7" w14:textId="0DB8F0C3" w:rsidR="007B26D8" w:rsidRDefault="007B26D8" w:rsidP="007B26D8">
      <w:pPr>
        <w:spacing w:after="160" w:line="259" w:lineRule="auto"/>
        <w:jc w:val="both"/>
      </w:pPr>
      <w:r>
        <w:t>Describe the team involved in the project in the table below. Please enter the details of the persons who are expected to be involved in the execution. In case of a single entity application remove the section for entity #2</w:t>
      </w:r>
      <w:r w:rsidR="003B42FA">
        <w:t xml:space="preserve"> below.</w:t>
      </w:r>
    </w:p>
    <w:p w14:paraId="410516B1" w14:textId="77777777" w:rsidR="002A24B0" w:rsidRPr="00403679" w:rsidRDefault="002A24B0" w:rsidP="00403679">
      <w:pPr>
        <w:pStyle w:val="bullet1"/>
      </w:pPr>
      <w:r w:rsidRPr="00403679">
        <w:t>Highlight team expertise relevant to NebulOuS.</w:t>
      </w:r>
    </w:p>
    <w:p w14:paraId="3941F405" w14:textId="0557BA1C" w:rsidR="002A24B0" w:rsidRDefault="002A24B0" w:rsidP="002A24B0">
      <w:pPr>
        <w:pStyle w:val="bullet1"/>
      </w:pPr>
      <w:r w:rsidRPr="00403679">
        <w:t>Specify experience in cloud, edge computing, and system integration.</w:t>
      </w:r>
    </w:p>
    <w:p w14:paraId="5EAC23E4" w14:textId="77777777" w:rsidR="002A24B0" w:rsidRPr="002A24B0" w:rsidRDefault="002A24B0" w:rsidP="00737CDA">
      <w:pPr>
        <w:pStyle w:val="bullet1"/>
        <w:numPr>
          <w:ilvl w:val="0"/>
          <w:numId w:val="0"/>
        </w:numPr>
      </w:pPr>
    </w:p>
    <w:p w14:paraId="0CF6BCFB" w14:textId="77777777" w:rsidR="007B26D8" w:rsidRPr="00AC5AD8" w:rsidRDefault="007B26D8" w:rsidP="007B26D8">
      <w:pPr>
        <w:spacing w:after="160" w:line="259" w:lineRule="auto"/>
        <w:jc w:val="center"/>
        <w:rPr>
          <w:i/>
        </w:rPr>
      </w:pPr>
      <w:bookmarkStart w:id="5" w:name="_heading=h.147n2zr" w:colFirst="0" w:colLast="0"/>
      <w:bookmarkEnd w:id="5"/>
      <w:r w:rsidRPr="00AC5AD8">
        <w:rPr>
          <w:i/>
        </w:rPr>
        <w:t>Table - Proposed Team</w:t>
      </w:r>
    </w:p>
    <w:tbl>
      <w:tblPr>
        <w:tblW w:w="935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611"/>
        <w:gridCol w:w="1810"/>
        <w:gridCol w:w="1818"/>
        <w:gridCol w:w="2553"/>
        <w:gridCol w:w="1559"/>
      </w:tblGrid>
      <w:tr w:rsidR="007B26D8" w:rsidRPr="00AC5AD8" w14:paraId="707D8805" w14:textId="77777777" w:rsidTr="00403679">
        <w:tc>
          <w:tcPr>
            <w:tcW w:w="1611" w:type="dxa"/>
            <w:shd w:val="clear" w:color="auto" w:fill="FFFFFF" w:themeFill="background2"/>
            <w:vAlign w:val="center"/>
          </w:tcPr>
          <w:p w14:paraId="70BC9C35" w14:textId="77777777" w:rsidR="007B26D8" w:rsidRPr="00AC5AD8" w:rsidRDefault="007B26D8" w:rsidP="00C43251">
            <w:pPr>
              <w:spacing w:after="160" w:line="259" w:lineRule="auto"/>
              <w:jc w:val="center"/>
              <w:rPr>
                <w:b/>
              </w:rPr>
            </w:pPr>
            <w:r w:rsidRPr="00AC5AD8">
              <w:rPr>
                <w:b/>
              </w:rPr>
              <w:t>Entity</w:t>
            </w:r>
          </w:p>
        </w:tc>
        <w:tc>
          <w:tcPr>
            <w:tcW w:w="1810" w:type="dxa"/>
            <w:shd w:val="clear" w:color="auto" w:fill="FFFFFF" w:themeFill="background2"/>
            <w:vAlign w:val="center"/>
          </w:tcPr>
          <w:p w14:paraId="0EC191D8" w14:textId="77777777" w:rsidR="007B26D8" w:rsidRPr="00AC5AD8" w:rsidRDefault="007B26D8" w:rsidP="00C43251">
            <w:pPr>
              <w:spacing w:after="160" w:line="259" w:lineRule="auto"/>
              <w:jc w:val="center"/>
              <w:rPr>
                <w:b/>
              </w:rPr>
            </w:pPr>
            <w:r w:rsidRPr="00AC5AD8">
              <w:rPr>
                <w:b/>
              </w:rPr>
              <w:t>Name of the person</w:t>
            </w:r>
          </w:p>
        </w:tc>
        <w:tc>
          <w:tcPr>
            <w:tcW w:w="1818" w:type="dxa"/>
            <w:shd w:val="clear" w:color="auto" w:fill="FFFFFF" w:themeFill="background2"/>
            <w:vAlign w:val="center"/>
          </w:tcPr>
          <w:p w14:paraId="3304D739" w14:textId="77777777" w:rsidR="007B26D8" w:rsidRPr="00AC5AD8" w:rsidRDefault="007B26D8" w:rsidP="00C43251">
            <w:pPr>
              <w:spacing w:after="160" w:line="259" w:lineRule="auto"/>
              <w:jc w:val="center"/>
              <w:rPr>
                <w:b/>
              </w:rPr>
            </w:pPr>
            <w:r w:rsidRPr="00AC5AD8">
              <w:rPr>
                <w:b/>
              </w:rPr>
              <w:t>Role in the project</w:t>
            </w:r>
          </w:p>
        </w:tc>
        <w:tc>
          <w:tcPr>
            <w:tcW w:w="2553" w:type="dxa"/>
            <w:shd w:val="clear" w:color="auto" w:fill="FFFFFF" w:themeFill="background2"/>
            <w:vAlign w:val="center"/>
          </w:tcPr>
          <w:p w14:paraId="5BC171AF" w14:textId="77777777" w:rsidR="007B26D8" w:rsidRPr="00AC5AD8" w:rsidRDefault="007B26D8" w:rsidP="00C43251">
            <w:pPr>
              <w:spacing w:after="160" w:line="259" w:lineRule="auto"/>
              <w:jc w:val="center"/>
              <w:rPr>
                <w:b/>
              </w:rPr>
            </w:pPr>
            <w:r w:rsidRPr="00AC5AD8">
              <w:rPr>
                <w:b/>
              </w:rPr>
              <w:t>Link to LinkedIn profile or equivalent</w:t>
            </w:r>
          </w:p>
        </w:tc>
        <w:tc>
          <w:tcPr>
            <w:tcW w:w="1559" w:type="dxa"/>
            <w:shd w:val="clear" w:color="auto" w:fill="FFFFFF" w:themeFill="background2"/>
            <w:vAlign w:val="center"/>
          </w:tcPr>
          <w:p w14:paraId="27332775" w14:textId="77777777" w:rsidR="007B26D8" w:rsidRPr="00AC5AD8" w:rsidRDefault="007B26D8" w:rsidP="00C43251">
            <w:pPr>
              <w:spacing w:after="160" w:line="259" w:lineRule="auto"/>
              <w:jc w:val="center"/>
              <w:rPr>
                <w:b/>
              </w:rPr>
            </w:pPr>
            <w:r w:rsidRPr="00AC5AD8">
              <w:rPr>
                <w:b/>
              </w:rPr>
              <w:t>Gender</w:t>
            </w:r>
          </w:p>
        </w:tc>
      </w:tr>
      <w:tr w:rsidR="007B26D8" w:rsidRPr="00AC5AD8" w14:paraId="7A11B605" w14:textId="77777777" w:rsidTr="00403679">
        <w:tc>
          <w:tcPr>
            <w:tcW w:w="1611" w:type="dxa"/>
          </w:tcPr>
          <w:p w14:paraId="1AD823D3" w14:textId="3D4EED6C" w:rsidR="007B26D8" w:rsidRPr="00AC5AD8" w:rsidRDefault="003B42FA" w:rsidP="00C43251">
            <w:pPr>
              <w:spacing w:after="160" w:line="259" w:lineRule="auto"/>
              <w:jc w:val="both"/>
            </w:pPr>
            <w:r w:rsidRPr="003B42FA">
              <w:rPr>
                <w:i/>
                <w:color w:val="313185" w:themeColor="accent1"/>
                <w:highlight w:val="yellow"/>
              </w:rPr>
              <w:t>Add lines as required</w:t>
            </w:r>
          </w:p>
        </w:tc>
        <w:tc>
          <w:tcPr>
            <w:tcW w:w="1810" w:type="dxa"/>
          </w:tcPr>
          <w:p w14:paraId="70E320CE" w14:textId="77777777" w:rsidR="007B26D8" w:rsidRPr="00AC5AD8" w:rsidRDefault="007B26D8" w:rsidP="00C43251">
            <w:pPr>
              <w:spacing w:after="160" w:line="259" w:lineRule="auto"/>
              <w:jc w:val="both"/>
            </w:pPr>
          </w:p>
        </w:tc>
        <w:tc>
          <w:tcPr>
            <w:tcW w:w="1818" w:type="dxa"/>
          </w:tcPr>
          <w:p w14:paraId="546E5FCB" w14:textId="77777777" w:rsidR="007B26D8" w:rsidRPr="00AC5AD8" w:rsidRDefault="007B26D8" w:rsidP="00C43251">
            <w:pPr>
              <w:spacing w:after="160" w:line="259" w:lineRule="auto"/>
              <w:jc w:val="both"/>
            </w:pPr>
          </w:p>
        </w:tc>
        <w:tc>
          <w:tcPr>
            <w:tcW w:w="2553" w:type="dxa"/>
          </w:tcPr>
          <w:p w14:paraId="295DCA63" w14:textId="77777777" w:rsidR="007B26D8" w:rsidRPr="00AC5AD8" w:rsidRDefault="007B26D8" w:rsidP="00C43251">
            <w:pPr>
              <w:spacing w:after="160" w:line="259" w:lineRule="auto"/>
              <w:jc w:val="both"/>
            </w:pPr>
          </w:p>
        </w:tc>
        <w:tc>
          <w:tcPr>
            <w:tcW w:w="1559" w:type="dxa"/>
          </w:tcPr>
          <w:p w14:paraId="0E29F110" w14:textId="77777777" w:rsidR="007B26D8" w:rsidRPr="00AC5AD8" w:rsidRDefault="007B26D8" w:rsidP="00C43251">
            <w:pPr>
              <w:spacing w:after="160" w:line="259" w:lineRule="auto"/>
              <w:jc w:val="both"/>
            </w:pPr>
          </w:p>
        </w:tc>
      </w:tr>
      <w:tr w:rsidR="007B26D8" w:rsidRPr="00AC5AD8" w14:paraId="422005E9" w14:textId="77777777" w:rsidTr="00403679">
        <w:tc>
          <w:tcPr>
            <w:tcW w:w="1611" w:type="dxa"/>
          </w:tcPr>
          <w:p w14:paraId="1480DB66" w14:textId="77777777" w:rsidR="007B26D8" w:rsidRPr="00AC5AD8" w:rsidRDefault="007B26D8" w:rsidP="00C43251">
            <w:pPr>
              <w:spacing w:after="160" w:line="259" w:lineRule="auto"/>
              <w:jc w:val="both"/>
            </w:pPr>
          </w:p>
        </w:tc>
        <w:tc>
          <w:tcPr>
            <w:tcW w:w="1810" w:type="dxa"/>
          </w:tcPr>
          <w:p w14:paraId="2E6D9C04" w14:textId="77777777" w:rsidR="007B26D8" w:rsidRPr="00AC5AD8" w:rsidRDefault="007B26D8" w:rsidP="00C43251">
            <w:pPr>
              <w:spacing w:after="160" w:line="259" w:lineRule="auto"/>
              <w:jc w:val="both"/>
            </w:pPr>
          </w:p>
        </w:tc>
        <w:tc>
          <w:tcPr>
            <w:tcW w:w="1818" w:type="dxa"/>
          </w:tcPr>
          <w:p w14:paraId="3E0715A0" w14:textId="77777777" w:rsidR="007B26D8" w:rsidRPr="00AC5AD8" w:rsidRDefault="007B26D8" w:rsidP="00C43251">
            <w:pPr>
              <w:spacing w:after="160" w:line="259" w:lineRule="auto"/>
              <w:jc w:val="both"/>
            </w:pPr>
          </w:p>
        </w:tc>
        <w:tc>
          <w:tcPr>
            <w:tcW w:w="2553" w:type="dxa"/>
          </w:tcPr>
          <w:p w14:paraId="30D5829A" w14:textId="77777777" w:rsidR="007B26D8" w:rsidRPr="00AC5AD8" w:rsidRDefault="007B26D8" w:rsidP="00C43251">
            <w:pPr>
              <w:spacing w:after="160" w:line="259" w:lineRule="auto"/>
              <w:jc w:val="both"/>
            </w:pPr>
          </w:p>
        </w:tc>
        <w:tc>
          <w:tcPr>
            <w:tcW w:w="1559" w:type="dxa"/>
          </w:tcPr>
          <w:p w14:paraId="0A0021DE" w14:textId="77777777" w:rsidR="007B26D8" w:rsidRPr="00AC5AD8" w:rsidRDefault="007B26D8" w:rsidP="00C43251">
            <w:pPr>
              <w:spacing w:after="160" w:line="259" w:lineRule="auto"/>
              <w:jc w:val="both"/>
            </w:pPr>
          </w:p>
        </w:tc>
      </w:tr>
      <w:tr w:rsidR="007B26D8" w:rsidRPr="00AC5AD8" w14:paraId="23E41B1F" w14:textId="77777777" w:rsidTr="00403679">
        <w:tc>
          <w:tcPr>
            <w:tcW w:w="1611" w:type="dxa"/>
          </w:tcPr>
          <w:p w14:paraId="618F8153" w14:textId="77777777" w:rsidR="007B26D8" w:rsidRPr="00AC5AD8" w:rsidRDefault="007B26D8" w:rsidP="00C43251">
            <w:pPr>
              <w:spacing w:after="160" w:line="259" w:lineRule="auto"/>
              <w:jc w:val="both"/>
            </w:pPr>
          </w:p>
        </w:tc>
        <w:tc>
          <w:tcPr>
            <w:tcW w:w="1810" w:type="dxa"/>
          </w:tcPr>
          <w:p w14:paraId="59614A82" w14:textId="77777777" w:rsidR="007B26D8" w:rsidRPr="00AC5AD8" w:rsidRDefault="007B26D8" w:rsidP="00C43251">
            <w:pPr>
              <w:spacing w:after="160" w:line="259" w:lineRule="auto"/>
              <w:jc w:val="both"/>
            </w:pPr>
          </w:p>
        </w:tc>
        <w:tc>
          <w:tcPr>
            <w:tcW w:w="1818" w:type="dxa"/>
          </w:tcPr>
          <w:p w14:paraId="047432A6" w14:textId="77777777" w:rsidR="007B26D8" w:rsidRPr="00AC5AD8" w:rsidRDefault="007B26D8" w:rsidP="00C43251">
            <w:pPr>
              <w:spacing w:after="160" w:line="259" w:lineRule="auto"/>
              <w:jc w:val="both"/>
            </w:pPr>
          </w:p>
        </w:tc>
        <w:tc>
          <w:tcPr>
            <w:tcW w:w="2553" w:type="dxa"/>
          </w:tcPr>
          <w:p w14:paraId="78C7C07A" w14:textId="77777777" w:rsidR="007B26D8" w:rsidRPr="00AC5AD8" w:rsidRDefault="007B26D8" w:rsidP="00C43251">
            <w:pPr>
              <w:spacing w:after="160" w:line="259" w:lineRule="auto"/>
              <w:jc w:val="both"/>
            </w:pPr>
          </w:p>
        </w:tc>
        <w:tc>
          <w:tcPr>
            <w:tcW w:w="1559" w:type="dxa"/>
          </w:tcPr>
          <w:p w14:paraId="222FEEAD" w14:textId="77777777" w:rsidR="007B26D8" w:rsidRPr="00AC5AD8" w:rsidRDefault="007B26D8" w:rsidP="00C43251">
            <w:pPr>
              <w:spacing w:after="160" w:line="259" w:lineRule="auto"/>
              <w:jc w:val="both"/>
            </w:pPr>
          </w:p>
        </w:tc>
      </w:tr>
    </w:tbl>
    <w:p w14:paraId="56652FD8" w14:textId="77777777" w:rsidR="003B42FA" w:rsidRDefault="003B42FA" w:rsidP="007B26D8">
      <w:pPr>
        <w:spacing w:after="160" w:line="259" w:lineRule="auto"/>
        <w:jc w:val="both"/>
      </w:pPr>
    </w:p>
    <w:p w14:paraId="40ECD40B" w14:textId="219B1AF0" w:rsidR="007B26D8" w:rsidRPr="00AC5AD8" w:rsidRDefault="007B26D8" w:rsidP="007B26D8">
      <w:pPr>
        <w:spacing w:after="160" w:line="259" w:lineRule="auto"/>
        <w:jc w:val="both"/>
      </w:pPr>
      <w:r w:rsidRPr="00AC5AD8">
        <w:t>Below please provide a short summary of the relevant experience of each team member. When appropriate include previous project references pertinent to the proposal, products, publications, participation in conferences, collaborations, community projects, etc.</w:t>
      </w:r>
    </w:p>
    <w:p w14:paraId="588F9033" w14:textId="77777777" w:rsidR="007B26D8" w:rsidRDefault="007B26D8" w:rsidP="007B26D8">
      <w:pPr>
        <w:spacing w:after="160" w:line="259" w:lineRule="auto"/>
        <w:jc w:val="both"/>
      </w:pPr>
    </w:p>
    <w:p w14:paraId="6A61AD18" w14:textId="77777777" w:rsidR="00737CDA" w:rsidRPr="00AC5AD8" w:rsidRDefault="00737CDA" w:rsidP="007B26D8">
      <w:pPr>
        <w:spacing w:after="160" w:line="259" w:lineRule="auto"/>
        <w:jc w:val="both"/>
      </w:pPr>
    </w:p>
    <w:p w14:paraId="169BD08B" w14:textId="77777777" w:rsidR="007B26D8" w:rsidRPr="001F44E1" w:rsidRDefault="007B26D8" w:rsidP="007B26D8">
      <w:pPr>
        <w:spacing w:after="160" w:line="259" w:lineRule="auto"/>
        <w:jc w:val="both"/>
        <w:rPr>
          <w:b/>
        </w:rPr>
      </w:pPr>
      <w:r w:rsidRPr="001F44E1">
        <w:rPr>
          <w:b/>
        </w:rPr>
        <w:lastRenderedPageBreak/>
        <w:t xml:space="preserve">Entity #1 </w:t>
      </w:r>
      <w:r>
        <w:rPr>
          <w:b/>
        </w:rPr>
        <w:t>(L</w:t>
      </w:r>
      <w:r w:rsidRPr="001F44E1">
        <w:rPr>
          <w:b/>
        </w:rPr>
        <w:t>eader</w:t>
      </w:r>
      <w:r>
        <w:rPr>
          <w:b/>
        </w:rPr>
        <w:t>)</w:t>
      </w:r>
    </w:p>
    <w:p w14:paraId="729C1A11" w14:textId="77777777" w:rsidR="007B26D8" w:rsidRPr="00AC5AD8" w:rsidRDefault="007B26D8" w:rsidP="007B26D8">
      <w:pPr>
        <w:spacing w:after="160" w:line="259" w:lineRule="auto"/>
        <w:jc w:val="both"/>
      </w:pPr>
      <w:r w:rsidRPr="00AC5AD8">
        <w:t xml:space="preserve">Please describe the competences of the organization and in particular the team which will be involved in project. </w:t>
      </w:r>
    </w:p>
    <w:p w14:paraId="69A0F981" w14:textId="77777777" w:rsidR="007B26D8" w:rsidRPr="00AC5AD8" w:rsidRDefault="007B26D8" w:rsidP="007B26D8">
      <w:pPr>
        <w:spacing w:after="160" w:line="259" w:lineRule="auto"/>
        <w:jc w:val="both"/>
      </w:pPr>
      <w:r w:rsidRPr="00AC5AD8">
        <w:t xml:space="preserve">Include: </w:t>
      </w:r>
    </w:p>
    <w:p w14:paraId="5F90C977" w14:textId="77777777" w:rsidR="007B26D8" w:rsidRPr="00AC5AD8" w:rsidRDefault="007B26D8" w:rsidP="006E366C">
      <w:pPr>
        <w:pStyle w:val="ListParagraph"/>
        <w:numPr>
          <w:ilvl w:val="0"/>
          <w:numId w:val="11"/>
        </w:numPr>
        <w:spacing w:after="160" w:line="259" w:lineRule="auto"/>
        <w:jc w:val="both"/>
      </w:pPr>
      <w:r w:rsidRPr="00AC5AD8">
        <w:t>Company profile and main expertise/products/services if relevant</w:t>
      </w:r>
    </w:p>
    <w:p w14:paraId="508DC0E2" w14:textId="77777777" w:rsidR="007B26D8" w:rsidRPr="00AC5AD8" w:rsidRDefault="007B26D8" w:rsidP="006E366C">
      <w:pPr>
        <w:pStyle w:val="ListParagraph"/>
        <w:numPr>
          <w:ilvl w:val="0"/>
          <w:numId w:val="11"/>
        </w:numPr>
        <w:spacing w:after="160" w:line="259" w:lineRule="auto"/>
        <w:jc w:val="both"/>
      </w:pPr>
      <w:r w:rsidRPr="00AC5AD8">
        <w:t>Business and technical competences and </w:t>
      </w:r>
    </w:p>
    <w:p w14:paraId="692D7218" w14:textId="77777777" w:rsidR="007B26D8" w:rsidRPr="00AC5AD8" w:rsidRDefault="007B26D8" w:rsidP="006E366C">
      <w:pPr>
        <w:pStyle w:val="ListParagraph"/>
        <w:numPr>
          <w:ilvl w:val="0"/>
          <w:numId w:val="11"/>
        </w:numPr>
        <w:spacing w:after="160" w:line="259" w:lineRule="auto"/>
        <w:jc w:val="both"/>
      </w:pPr>
      <w:r w:rsidRPr="00AC5AD8">
        <w:t>Competences adequate to the expected role </w:t>
      </w:r>
    </w:p>
    <w:p w14:paraId="0F7EF450" w14:textId="77777777" w:rsidR="007B26D8" w:rsidRPr="00AC5AD8" w:rsidRDefault="007B26D8" w:rsidP="006E366C">
      <w:pPr>
        <w:pStyle w:val="ListParagraph"/>
        <w:numPr>
          <w:ilvl w:val="0"/>
          <w:numId w:val="11"/>
        </w:numPr>
        <w:spacing w:after="160" w:line="259" w:lineRule="auto"/>
        <w:jc w:val="both"/>
      </w:pPr>
      <w:r w:rsidRPr="00AC5AD8">
        <w:t>Participating team members competences/ skills</w:t>
      </w:r>
    </w:p>
    <w:p w14:paraId="146F62A1" w14:textId="77777777" w:rsidR="007B26D8" w:rsidRPr="00AC5AD8" w:rsidRDefault="007B26D8" w:rsidP="007B26D8">
      <w:pPr>
        <w:spacing w:after="160" w:line="259" w:lineRule="auto"/>
        <w:jc w:val="both"/>
      </w:pPr>
    </w:p>
    <w:p w14:paraId="10276B7F" w14:textId="6225380A" w:rsidR="007B26D8" w:rsidRPr="001F44E1" w:rsidRDefault="007B26D8" w:rsidP="007B26D8">
      <w:pPr>
        <w:spacing w:after="160" w:line="259" w:lineRule="auto"/>
        <w:jc w:val="both"/>
        <w:rPr>
          <w:b/>
        </w:rPr>
      </w:pPr>
      <w:r w:rsidRPr="001F44E1">
        <w:rPr>
          <w:b/>
        </w:rPr>
        <w:t>Entity #2</w:t>
      </w:r>
    </w:p>
    <w:p w14:paraId="535392AB" w14:textId="77777777" w:rsidR="007B26D8" w:rsidRPr="00AC5AD8" w:rsidRDefault="007B26D8" w:rsidP="007B26D8">
      <w:pPr>
        <w:spacing w:after="160" w:line="259" w:lineRule="auto"/>
        <w:jc w:val="both"/>
      </w:pPr>
      <w:r w:rsidRPr="00AC5AD8">
        <w:t xml:space="preserve">Please describe the competences of the organization and in particular the team which will be involved in project. </w:t>
      </w:r>
    </w:p>
    <w:p w14:paraId="482E986A" w14:textId="77777777" w:rsidR="007B26D8" w:rsidRPr="00AC5AD8" w:rsidRDefault="007B26D8" w:rsidP="007B26D8">
      <w:pPr>
        <w:spacing w:after="160" w:line="259" w:lineRule="auto"/>
        <w:jc w:val="both"/>
      </w:pPr>
      <w:r w:rsidRPr="00AC5AD8">
        <w:t xml:space="preserve">Include: </w:t>
      </w:r>
    </w:p>
    <w:p w14:paraId="3E9A02BC" w14:textId="77777777" w:rsidR="007B26D8" w:rsidRPr="00AC5AD8" w:rsidRDefault="007B26D8" w:rsidP="006E366C">
      <w:pPr>
        <w:pStyle w:val="ListParagraph"/>
        <w:numPr>
          <w:ilvl w:val="0"/>
          <w:numId w:val="11"/>
        </w:numPr>
        <w:spacing w:after="160" w:line="259" w:lineRule="auto"/>
        <w:jc w:val="both"/>
      </w:pPr>
      <w:r>
        <w:t>organisation</w:t>
      </w:r>
      <w:r w:rsidRPr="00AC5AD8">
        <w:t xml:space="preserve"> profile and main expertise/products/services if relevant</w:t>
      </w:r>
    </w:p>
    <w:p w14:paraId="3567B32D" w14:textId="77777777" w:rsidR="007B26D8" w:rsidRPr="00AC5AD8" w:rsidRDefault="007B26D8" w:rsidP="006E366C">
      <w:pPr>
        <w:pStyle w:val="ListParagraph"/>
        <w:numPr>
          <w:ilvl w:val="0"/>
          <w:numId w:val="11"/>
        </w:numPr>
        <w:spacing w:after="160" w:line="259" w:lineRule="auto"/>
        <w:jc w:val="both"/>
      </w:pPr>
      <w:r w:rsidRPr="00AC5AD8">
        <w:t>Business and technical competences and </w:t>
      </w:r>
    </w:p>
    <w:p w14:paraId="665186C2" w14:textId="77777777" w:rsidR="007B26D8" w:rsidRPr="00AC5AD8" w:rsidRDefault="007B26D8" w:rsidP="006E366C">
      <w:pPr>
        <w:pStyle w:val="ListParagraph"/>
        <w:numPr>
          <w:ilvl w:val="0"/>
          <w:numId w:val="11"/>
        </w:numPr>
        <w:spacing w:after="160" w:line="259" w:lineRule="auto"/>
        <w:jc w:val="both"/>
      </w:pPr>
      <w:r w:rsidRPr="00AC5AD8">
        <w:t>Competences adequate to the expected role </w:t>
      </w:r>
    </w:p>
    <w:p w14:paraId="60ABB045" w14:textId="77777777" w:rsidR="007B26D8" w:rsidRPr="00AC5AD8" w:rsidRDefault="007B26D8" w:rsidP="006E366C">
      <w:pPr>
        <w:pStyle w:val="ListParagraph"/>
        <w:numPr>
          <w:ilvl w:val="0"/>
          <w:numId w:val="11"/>
        </w:numPr>
        <w:spacing w:after="160" w:line="259" w:lineRule="auto"/>
        <w:jc w:val="both"/>
      </w:pPr>
      <w:r w:rsidRPr="00AC5AD8">
        <w:t>Participating team members competences/ skills</w:t>
      </w:r>
    </w:p>
    <w:p w14:paraId="35962135" w14:textId="77777777" w:rsidR="007B26D8" w:rsidRPr="00AC5AD8" w:rsidRDefault="007B26D8" w:rsidP="007B26D8">
      <w:pPr>
        <w:spacing w:after="160" w:line="259" w:lineRule="auto"/>
        <w:jc w:val="both"/>
      </w:pPr>
    </w:p>
    <w:p w14:paraId="5B84B56F" w14:textId="77777777" w:rsidR="007B26D8" w:rsidRPr="00AC5AD8" w:rsidRDefault="007B26D8" w:rsidP="007B26D8">
      <w:pPr>
        <w:spacing w:after="160" w:line="259" w:lineRule="auto"/>
        <w:jc w:val="both"/>
      </w:pPr>
      <w:r w:rsidRPr="00AC5AD8">
        <w:t>Additionally, explain the value of the overall consortium (when applicable) and how you will be structured as a sole team.</w:t>
      </w:r>
    </w:p>
    <w:p w14:paraId="0D315299" w14:textId="77777777" w:rsidR="007B26D8" w:rsidRPr="00AC5AD8" w:rsidRDefault="007B26D8" w:rsidP="007B26D8">
      <w:pPr>
        <w:spacing w:after="160" w:line="259" w:lineRule="auto"/>
        <w:jc w:val="both"/>
      </w:pPr>
      <w:r w:rsidRPr="00AC5AD8">
        <w:t>Identify synergies, trans-disciplinary competences, cross-border dimension if exists.</w:t>
      </w:r>
    </w:p>
    <w:p w14:paraId="383A60F1" w14:textId="77777777" w:rsidR="007B26D8" w:rsidRPr="00AC5AD8" w:rsidRDefault="007B26D8" w:rsidP="007B26D8">
      <w:pPr>
        <w:spacing w:after="160" w:line="259" w:lineRule="auto"/>
        <w:jc w:val="both"/>
        <w:rPr>
          <w:b/>
        </w:rPr>
      </w:pPr>
    </w:p>
    <w:p w14:paraId="32A5E195" w14:textId="25588211" w:rsidR="007B26D8" w:rsidRPr="00F36BB7" w:rsidRDefault="002A24B0" w:rsidP="003B42FA">
      <w:pPr>
        <w:pStyle w:val="Heading1"/>
        <w:rPr>
          <w:rFonts w:asciiTheme="minorHAnsi" w:hAnsiTheme="minorHAnsi"/>
          <w:sz w:val="22"/>
          <w:szCs w:val="22"/>
        </w:rPr>
      </w:pPr>
      <w:r w:rsidRPr="00F36BB7">
        <w:rPr>
          <w:rFonts w:asciiTheme="minorHAnsi" w:hAnsiTheme="minorHAnsi"/>
          <w:sz w:val="22"/>
          <w:szCs w:val="22"/>
        </w:rPr>
        <w:t>budget</w:t>
      </w:r>
      <w:r w:rsidR="007B26D8" w:rsidRPr="00F36BB7">
        <w:rPr>
          <w:rFonts w:asciiTheme="minorHAnsi" w:hAnsiTheme="minorHAnsi"/>
          <w:sz w:val="22"/>
          <w:szCs w:val="22"/>
        </w:rPr>
        <w:t xml:space="preserve"> </w:t>
      </w:r>
      <w:r w:rsidRPr="00F36BB7">
        <w:rPr>
          <w:rFonts w:asciiTheme="minorHAnsi" w:hAnsiTheme="minorHAnsi"/>
          <w:sz w:val="22"/>
          <w:szCs w:val="22"/>
        </w:rPr>
        <w:t>and</w:t>
      </w:r>
      <w:r w:rsidR="007B26D8" w:rsidRPr="00F36BB7">
        <w:rPr>
          <w:rFonts w:asciiTheme="minorHAnsi" w:hAnsiTheme="minorHAnsi"/>
          <w:sz w:val="22"/>
          <w:szCs w:val="22"/>
        </w:rPr>
        <w:t xml:space="preserve"> VALUE FOR MONEY (</w:t>
      </w:r>
      <w:r w:rsidRPr="00F36BB7">
        <w:rPr>
          <w:rFonts w:asciiTheme="minorHAnsi" w:hAnsiTheme="minorHAnsi"/>
          <w:sz w:val="22"/>
          <w:szCs w:val="22"/>
        </w:rPr>
        <w:t>maximum 1</w:t>
      </w:r>
      <w:r w:rsidR="007B26D8" w:rsidRPr="00F36BB7">
        <w:rPr>
          <w:rFonts w:asciiTheme="minorHAnsi" w:hAnsiTheme="minorHAnsi"/>
          <w:sz w:val="22"/>
          <w:szCs w:val="22"/>
        </w:rPr>
        <w:t xml:space="preserve"> PAGE)</w:t>
      </w:r>
    </w:p>
    <w:p w14:paraId="59C6D720" w14:textId="77777777" w:rsidR="007B26D8" w:rsidRPr="00AC5AD8" w:rsidRDefault="007B26D8" w:rsidP="007B26D8">
      <w:pPr>
        <w:spacing w:after="160" w:line="259" w:lineRule="auto"/>
        <w:jc w:val="both"/>
      </w:pPr>
      <w:bookmarkStart w:id="6" w:name="_heading=h.46r0co2" w:colFirst="0" w:colLast="0"/>
      <w:bookmarkStart w:id="7" w:name="_heading=h.ihv636" w:colFirst="0" w:colLast="0"/>
      <w:bookmarkEnd w:id="6"/>
      <w:bookmarkEnd w:id="7"/>
      <w:r w:rsidRPr="00AC5AD8">
        <w:t>Please indicate the number of person-months (full-time equivalent) of people involved in the project in the table below for the 7-months of project:</w:t>
      </w:r>
    </w:p>
    <w:p w14:paraId="3C37C45C" w14:textId="77777777" w:rsidR="007B26D8" w:rsidRPr="00AC5AD8" w:rsidRDefault="007B26D8" w:rsidP="007B26D8">
      <w:pPr>
        <w:spacing w:after="160" w:line="259" w:lineRule="auto"/>
        <w:jc w:val="center"/>
        <w:rPr>
          <w:i/>
        </w:rPr>
      </w:pPr>
      <w:bookmarkStart w:id="8" w:name="_heading=h.1hmsyys" w:colFirst="0" w:colLast="0"/>
      <w:bookmarkEnd w:id="8"/>
      <w:r w:rsidRPr="00AC5AD8">
        <w:rPr>
          <w:i/>
        </w:rPr>
        <w:t>Table - Person-months &amp; Personnel costs</w:t>
      </w:r>
    </w:p>
    <w:tbl>
      <w:tblPr>
        <w:tblW w:w="9634"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129"/>
        <w:gridCol w:w="2948"/>
        <w:gridCol w:w="1433"/>
        <w:gridCol w:w="2098"/>
        <w:gridCol w:w="2026"/>
      </w:tblGrid>
      <w:tr w:rsidR="007B26D8" w:rsidRPr="00AC5AD8" w14:paraId="063595FF" w14:textId="77777777" w:rsidTr="00C43251">
        <w:tc>
          <w:tcPr>
            <w:tcW w:w="1129" w:type="dxa"/>
            <w:shd w:val="clear" w:color="auto" w:fill="FFFFFF" w:themeFill="background2"/>
            <w:vAlign w:val="center"/>
          </w:tcPr>
          <w:p w14:paraId="4274E02D" w14:textId="77777777" w:rsidR="007B26D8" w:rsidRPr="00AC5AD8" w:rsidRDefault="007B26D8" w:rsidP="00C43251">
            <w:pPr>
              <w:jc w:val="center"/>
              <w:rPr>
                <w:b/>
              </w:rPr>
            </w:pPr>
            <w:r w:rsidRPr="00AC5AD8">
              <w:rPr>
                <w:b/>
              </w:rPr>
              <w:t>Entity name</w:t>
            </w:r>
          </w:p>
        </w:tc>
        <w:tc>
          <w:tcPr>
            <w:tcW w:w="2948" w:type="dxa"/>
            <w:shd w:val="clear" w:color="auto" w:fill="FFFFFF" w:themeFill="background2"/>
            <w:vAlign w:val="center"/>
          </w:tcPr>
          <w:p w14:paraId="18C907A0" w14:textId="77777777" w:rsidR="007B26D8" w:rsidRPr="00AC5AD8" w:rsidRDefault="007B26D8" w:rsidP="00C43251">
            <w:pPr>
              <w:jc w:val="center"/>
              <w:rPr>
                <w:b/>
              </w:rPr>
            </w:pPr>
            <w:r w:rsidRPr="00AC5AD8">
              <w:rPr>
                <w:b/>
              </w:rPr>
              <w:t>Name of the person</w:t>
            </w:r>
          </w:p>
        </w:tc>
        <w:tc>
          <w:tcPr>
            <w:tcW w:w="1433" w:type="dxa"/>
            <w:shd w:val="clear" w:color="auto" w:fill="FFFFFF" w:themeFill="background2"/>
            <w:vAlign w:val="center"/>
          </w:tcPr>
          <w:p w14:paraId="73364077" w14:textId="77777777" w:rsidR="007B26D8" w:rsidRPr="00AC5AD8" w:rsidRDefault="007B26D8" w:rsidP="00C43251">
            <w:pPr>
              <w:jc w:val="center"/>
              <w:rPr>
                <w:b/>
              </w:rPr>
            </w:pPr>
            <w:r w:rsidRPr="00AC5AD8">
              <w:rPr>
                <w:b/>
              </w:rPr>
              <w:t>Person-month</w:t>
            </w:r>
          </w:p>
          <w:p w14:paraId="0354100B" w14:textId="77777777" w:rsidR="007B26D8" w:rsidRPr="00AC5AD8" w:rsidRDefault="007B26D8" w:rsidP="00C43251">
            <w:pPr>
              <w:jc w:val="center"/>
              <w:rPr>
                <w:b/>
              </w:rPr>
            </w:pPr>
            <w:r w:rsidRPr="00AC5AD8">
              <w:rPr>
                <w:b/>
              </w:rPr>
              <w:t>(PM)</w:t>
            </w:r>
          </w:p>
        </w:tc>
        <w:tc>
          <w:tcPr>
            <w:tcW w:w="2098" w:type="dxa"/>
            <w:shd w:val="clear" w:color="auto" w:fill="FFFFFF" w:themeFill="background2"/>
            <w:vAlign w:val="center"/>
          </w:tcPr>
          <w:p w14:paraId="4AF81E62" w14:textId="77777777" w:rsidR="007B26D8" w:rsidRPr="00AC5AD8" w:rsidRDefault="007B26D8" w:rsidP="00C43251">
            <w:pPr>
              <w:jc w:val="center"/>
              <w:rPr>
                <w:b/>
              </w:rPr>
            </w:pPr>
            <w:r w:rsidRPr="11382EC9">
              <w:rPr>
                <w:b/>
              </w:rPr>
              <w:t>Monthly rate in Euros</w:t>
            </w:r>
          </w:p>
          <w:p w14:paraId="2BB26BC6" w14:textId="77777777" w:rsidR="007B26D8" w:rsidRPr="00AC5AD8" w:rsidRDefault="007B26D8" w:rsidP="00C43251">
            <w:pPr>
              <w:jc w:val="center"/>
              <w:rPr>
                <w:b/>
              </w:rPr>
            </w:pPr>
            <w:r w:rsidRPr="00AC5AD8">
              <w:rPr>
                <w:b/>
              </w:rPr>
              <w:t>(MR)</w:t>
            </w:r>
          </w:p>
          <w:p w14:paraId="76DD510F" w14:textId="77777777" w:rsidR="007B26D8" w:rsidRPr="00AC5AD8" w:rsidRDefault="007B26D8" w:rsidP="00C43251">
            <w:pPr>
              <w:jc w:val="center"/>
              <w:rPr>
                <w:b/>
              </w:rPr>
            </w:pPr>
            <w:r w:rsidRPr="11382EC9">
              <w:rPr>
                <w:b/>
              </w:rPr>
              <w:t>(Actual cost only)</w:t>
            </w:r>
          </w:p>
        </w:tc>
        <w:tc>
          <w:tcPr>
            <w:tcW w:w="2026" w:type="dxa"/>
            <w:shd w:val="clear" w:color="auto" w:fill="FFFFFF" w:themeFill="background2"/>
            <w:vAlign w:val="center"/>
          </w:tcPr>
          <w:p w14:paraId="237BAD41" w14:textId="77777777" w:rsidR="007B26D8" w:rsidRPr="00AC5AD8" w:rsidRDefault="007B26D8" w:rsidP="00C43251">
            <w:pPr>
              <w:jc w:val="center"/>
              <w:rPr>
                <w:b/>
              </w:rPr>
            </w:pPr>
            <w:r w:rsidRPr="00AC5AD8">
              <w:rPr>
                <w:b/>
              </w:rPr>
              <w:t>Direct personnel costs</w:t>
            </w:r>
          </w:p>
          <w:p w14:paraId="5AB25361" w14:textId="77777777" w:rsidR="007B26D8" w:rsidRPr="00AC5AD8" w:rsidRDefault="007B26D8" w:rsidP="00C43251">
            <w:pPr>
              <w:jc w:val="center"/>
              <w:rPr>
                <w:b/>
              </w:rPr>
            </w:pPr>
            <w:r w:rsidRPr="00AC5AD8">
              <w:rPr>
                <w:b/>
              </w:rPr>
              <w:t>(</w:t>
            </w:r>
            <w:proofErr w:type="spellStart"/>
            <w:r w:rsidRPr="00AC5AD8">
              <w:rPr>
                <w:b/>
              </w:rPr>
              <w:t>PMxMR</w:t>
            </w:r>
            <w:proofErr w:type="spellEnd"/>
            <w:r w:rsidRPr="00AC5AD8">
              <w:rPr>
                <w:b/>
              </w:rPr>
              <w:t>)</w:t>
            </w:r>
          </w:p>
        </w:tc>
      </w:tr>
      <w:tr w:rsidR="007B26D8" w:rsidRPr="00AC5AD8" w14:paraId="65851CC1" w14:textId="77777777" w:rsidTr="00C43251">
        <w:tc>
          <w:tcPr>
            <w:tcW w:w="1129" w:type="dxa"/>
          </w:tcPr>
          <w:p w14:paraId="59E61553" w14:textId="77777777" w:rsidR="003B42FA" w:rsidRPr="003B42FA" w:rsidRDefault="003B42FA" w:rsidP="003B42FA">
            <w:pPr>
              <w:spacing w:after="160" w:line="259" w:lineRule="auto"/>
              <w:jc w:val="both"/>
              <w:rPr>
                <w:i/>
                <w:color w:val="313185" w:themeColor="accent1"/>
              </w:rPr>
            </w:pPr>
            <w:r w:rsidRPr="003B42FA">
              <w:rPr>
                <w:i/>
                <w:color w:val="313185" w:themeColor="accent1"/>
                <w:highlight w:val="yellow"/>
              </w:rPr>
              <w:t>Add lines as needed.</w:t>
            </w:r>
          </w:p>
          <w:p w14:paraId="50C7FE60" w14:textId="77777777" w:rsidR="007B26D8" w:rsidRPr="00AC5AD8" w:rsidRDefault="007B26D8" w:rsidP="00C43251">
            <w:pPr>
              <w:spacing w:after="160" w:line="259" w:lineRule="auto"/>
              <w:jc w:val="both"/>
            </w:pPr>
          </w:p>
        </w:tc>
        <w:tc>
          <w:tcPr>
            <w:tcW w:w="2948" w:type="dxa"/>
          </w:tcPr>
          <w:p w14:paraId="23767F32" w14:textId="77777777" w:rsidR="007B26D8" w:rsidRPr="00AC5AD8" w:rsidRDefault="007B26D8" w:rsidP="00C43251">
            <w:pPr>
              <w:spacing w:after="160" w:line="259" w:lineRule="auto"/>
              <w:jc w:val="both"/>
            </w:pPr>
          </w:p>
        </w:tc>
        <w:tc>
          <w:tcPr>
            <w:tcW w:w="1433" w:type="dxa"/>
          </w:tcPr>
          <w:p w14:paraId="13FA5E3C" w14:textId="77777777" w:rsidR="007B26D8" w:rsidRPr="00AC5AD8" w:rsidRDefault="007B26D8" w:rsidP="00C43251">
            <w:pPr>
              <w:spacing w:after="160" w:line="259" w:lineRule="auto"/>
              <w:jc w:val="both"/>
            </w:pPr>
          </w:p>
        </w:tc>
        <w:tc>
          <w:tcPr>
            <w:tcW w:w="2098" w:type="dxa"/>
          </w:tcPr>
          <w:p w14:paraId="06FDD8B3" w14:textId="77777777" w:rsidR="007B26D8" w:rsidRPr="00AC5AD8" w:rsidRDefault="007B26D8" w:rsidP="00C43251">
            <w:pPr>
              <w:spacing w:after="160" w:line="259" w:lineRule="auto"/>
              <w:jc w:val="both"/>
            </w:pPr>
          </w:p>
        </w:tc>
        <w:tc>
          <w:tcPr>
            <w:tcW w:w="2026" w:type="dxa"/>
          </w:tcPr>
          <w:p w14:paraId="536F07A5" w14:textId="77777777" w:rsidR="007B26D8" w:rsidRPr="00AC5AD8" w:rsidRDefault="007B26D8" w:rsidP="00C43251">
            <w:pPr>
              <w:spacing w:after="160" w:line="259" w:lineRule="auto"/>
              <w:jc w:val="both"/>
            </w:pPr>
          </w:p>
        </w:tc>
      </w:tr>
      <w:tr w:rsidR="007B26D8" w:rsidRPr="00AC5AD8" w14:paraId="218D459C" w14:textId="77777777" w:rsidTr="00C43251">
        <w:tc>
          <w:tcPr>
            <w:tcW w:w="1129" w:type="dxa"/>
          </w:tcPr>
          <w:p w14:paraId="3EAD13D2" w14:textId="77777777" w:rsidR="007B26D8" w:rsidRPr="00AC5AD8" w:rsidRDefault="007B26D8" w:rsidP="00C43251">
            <w:pPr>
              <w:spacing w:after="160" w:line="259" w:lineRule="auto"/>
              <w:jc w:val="both"/>
            </w:pPr>
          </w:p>
        </w:tc>
        <w:tc>
          <w:tcPr>
            <w:tcW w:w="2948" w:type="dxa"/>
          </w:tcPr>
          <w:p w14:paraId="10DE34DC" w14:textId="77777777" w:rsidR="007B26D8" w:rsidRPr="00AC5AD8" w:rsidRDefault="007B26D8" w:rsidP="00C43251">
            <w:pPr>
              <w:spacing w:after="160" w:line="259" w:lineRule="auto"/>
              <w:jc w:val="both"/>
            </w:pPr>
          </w:p>
        </w:tc>
        <w:tc>
          <w:tcPr>
            <w:tcW w:w="1433" w:type="dxa"/>
          </w:tcPr>
          <w:p w14:paraId="379EA008" w14:textId="77777777" w:rsidR="007B26D8" w:rsidRPr="00AC5AD8" w:rsidRDefault="007B26D8" w:rsidP="00C43251">
            <w:pPr>
              <w:spacing w:after="160" w:line="259" w:lineRule="auto"/>
              <w:jc w:val="both"/>
            </w:pPr>
          </w:p>
        </w:tc>
        <w:tc>
          <w:tcPr>
            <w:tcW w:w="2098" w:type="dxa"/>
          </w:tcPr>
          <w:p w14:paraId="5B6E3104" w14:textId="77777777" w:rsidR="007B26D8" w:rsidRPr="00AC5AD8" w:rsidRDefault="007B26D8" w:rsidP="00C43251">
            <w:pPr>
              <w:spacing w:after="160" w:line="259" w:lineRule="auto"/>
              <w:jc w:val="both"/>
            </w:pPr>
          </w:p>
        </w:tc>
        <w:tc>
          <w:tcPr>
            <w:tcW w:w="2026" w:type="dxa"/>
          </w:tcPr>
          <w:p w14:paraId="2D5B45B0" w14:textId="77777777" w:rsidR="007B26D8" w:rsidRPr="00AC5AD8" w:rsidRDefault="007B26D8" w:rsidP="00C43251">
            <w:pPr>
              <w:spacing w:after="160" w:line="259" w:lineRule="auto"/>
              <w:jc w:val="both"/>
            </w:pPr>
          </w:p>
        </w:tc>
      </w:tr>
      <w:tr w:rsidR="007B26D8" w:rsidRPr="00AC5AD8" w14:paraId="6E7584DB" w14:textId="77777777" w:rsidTr="00C43251">
        <w:tc>
          <w:tcPr>
            <w:tcW w:w="1129" w:type="dxa"/>
          </w:tcPr>
          <w:p w14:paraId="43B42EE3" w14:textId="77777777" w:rsidR="007B26D8" w:rsidRPr="00AC5AD8" w:rsidRDefault="007B26D8" w:rsidP="00C43251">
            <w:pPr>
              <w:spacing w:after="160" w:line="259" w:lineRule="auto"/>
              <w:jc w:val="both"/>
            </w:pPr>
          </w:p>
        </w:tc>
        <w:tc>
          <w:tcPr>
            <w:tcW w:w="2948" w:type="dxa"/>
          </w:tcPr>
          <w:p w14:paraId="7277A3A9" w14:textId="77777777" w:rsidR="007B26D8" w:rsidRPr="00AC5AD8" w:rsidRDefault="007B26D8" w:rsidP="00C43251">
            <w:pPr>
              <w:spacing w:after="160" w:line="259" w:lineRule="auto"/>
              <w:jc w:val="both"/>
            </w:pPr>
          </w:p>
        </w:tc>
        <w:tc>
          <w:tcPr>
            <w:tcW w:w="1433" w:type="dxa"/>
          </w:tcPr>
          <w:p w14:paraId="72CE8B7E" w14:textId="77777777" w:rsidR="007B26D8" w:rsidRPr="00AC5AD8" w:rsidRDefault="007B26D8" w:rsidP="00C43251">
            <w:pPr>
              <w:spacing w:after="160" w:line="259" w:lineRule="auto"/>
              <w:jc w:val="both"/>
            </w:pPr>
          </w:p>
        </w:tc>
        <w:tc>
          <w:tcPr>
            <w:tcW w:w="2098" w:type="dxa"/>
          </w:tcPr>
          <w:p w14:paraId="78CA5FC6" w14:textId="77777777" w:rsidR="007B26D8" w:rsidRPr="00AC5AD8" w:rsidRDefault="007B26D8" w:rsidP="00C43251">
            <w:pPr>
              <w:spacing w:after="160" w:line="259" w:lineRule="auto"/>
              <w:jc w:val="both"/>
            </w:pPr>
          </w:p>
        </w:tc>
        <w:tc>
          <w:tcPr>
            <w:tcW w:w="2026" w:type="dxa"/>
          </w:tcPr>
          <w:p w14:paraId="06C92AA4" w14:textId="77777777" w:rsidR="007B26D8" w:rsidRPr="00AC5AD8" w:rsidRDefault="007B26D8" w:rsidP="00C43251">
            <w:pPr>
              <w:spacing w:after="160" w:line="259" w:lineRule="auto"/>
              <w:jc w:val="both"/>
            </w:pPr>
          </w:p>
        </w:tc>
      </w:tr>
      <w:tr w:rsidR="007B26D8" w:rsidRPr="00AC5AD8" w14:paraId="56901C9C" w14:textId="77777777" w:rsidTr="00C43251">
        <w:tc>
          <w:tcPr>
            <w:tcW w:w="4077" w:type="dxa"/>
            <w:gridSpan w:val="2"/>
          </w:tcPr>
          <w:p w14:paraId="2D76B700" w14:textId="77777777" w:rsidR="007B26D8" w:rsidRPr="00AC5AD8" w:rsidRDefault="007B26D8" w:rsidP="00C43251">
            <w:pPr>
              <w:spacing w:after="160" w:line="259" w:lineRule="auto"/>
              <w:jc w:val="right"/>
              <w:rPr>
                <w:b/>
              </w:rPr>
            </w:pPr>
            <w:r w:rsidRPr="00AC5AD8">
              <w:rPr>
                <w:b/>
              </w:rPr>
              <w:t>Total</w:t>
            </w:r>
          </w:p>
        </w:tc>
        <w:tc>
          <w:tcPr>
            <w:tcW w:w="1433" w:type="dxa"/>
          </w:tcPr>
          <w:p w14:paraId="3E575524" w14:textId="77777777" w:rsidR="007B26D8" w:rsidRPr="00AC5AD8" w:rsidRDefault="007B26D8" w:rsidP="00C43251">
            <w:pPr>
              <w:spacing w:after="160" w:line="259" w:lineRule="auto"/>
              <w:jc w:val="both"/>
            </w:pPr>
          </w:p>
        </w:tc>
        <w:tc>
          <w:tcPr>
            <w:tcW w:w="2098" w:type="dxa"/>
          </w:tcPr>
          <w:p w14:paraId="376A0D43" w14:textId="77777777" w:rsidR="007B26D8" w:rsidRPr="00AC5AD8" w:rsidRDefault="007B26D8" w:rsidP="00C43251">
            <w:pPr>
              <w:spacing w:after="160" w:line="259" w:lineRule="auto"/>
              <w:jc w:val="both"/>
            </w:pPr>
          </w:p>
        </w:tc>
        <w:tc>
          <w:tcPr>
            <w:tcW w:w="2026" w:type="dxa"/>
          </w:tcPr>
          <w:p w14:paraId="7A8B8C3E" w14:textId="77777777" w:rsidR="007B26D8" w:rsidRPr="00AC5AD8" w:rsidRDefault="007B26D8" w:rsidP="00C43251">
            <w:pPr>
              <w:spacing w:after="160" w:line="259" w:lineRule="auto"/>
              <w:jc w:val="both"/>
            </w:pPr>
          </w:p>
        </w:tc>
      </w:tr>
    </w:tbl>
    <w:p w14:paraId="6B8E3E11" w14:textId="77777777" w:rsidR="003B42FA" w:rsidRDefault="003B42FA" w:rsidP="007B26D8">
      <w:pPr>
        <w:spacing w:after="160" w:line="259" w:lineRule="auto"/>
        <w:jc w:val="both"/>
      </w:pPr>
    </w:p>
    <w:p w14:paraId="193E6FAD" w14:textId="3BD4BE1D" w:rsidR="007B26D8" w:rsidRPr="00AC5AD8" w:rsidRDefault="007B26D8" w:rsidP="007B26D8">
      <w:pPr>
        <w:spacing w:after="160" w:line="259" w:lineRule="auto"/>
        <w:jc w:val="both"/>
      </w:pPr>
      <w:r w:rsidRPr="00AC5AD8">
        <w:t>Notice that a PM is a metric for expressing the effort of a person dedicated full time in one month.</w:t>
      </w:r>
    </w:p>
    <w:p w14:paraId="0B4F0203" w14:textId="77777777" w:rsidR="007B26D8" w:rsidRPr="00AC5AD8" w:rsidRDefault="007B26D8" w:rsidP="007B26D8">
      <w:pPr>
        <w:spacing w:after="160" w:line="259" w:lineRule="auto"/>
        <w:jc w:val="both"/>
      </w:pPr>
      <w:r>
        <w:t>Provide a description of expected costs and the requested total contribution using the table below. In case of a single entity application, leave the rows concerning entity #2 empty.</w:t>
      </w:r>
    </w:p>
    <w:p w14:paraId="710CEF79" w14:textId="77777777" w:rsidR="007B26D8" w:rsidRPr="00AC5AD8" w:rsidRDefault="007B26D8" w:rsidP="007B26D8">
      <w:pPr>
        <w:spacing w:after="160" w:line="259" w:lineRule="auto"/>
        <w:jc w:val="center"/>
        <w:rPr>
          <w:i/>
        </w:rPr>
      </w:pPr>
      <w:bookmarkStart w:id="9" w:name="_heading=h.41mghml" w:colFirst="0" w:colLast="0"/>
      <w:bookmarkEnd w:id="9"/>
      <w:r w:rsidRPr="00AC5AD8">
        <w:rPr>
          <w:i/>
        </w:rPr>
        <w:t>Table - Total budget</w:t>
      </w:r>
    </w:p>
    <w:tbl>
      <w:tblPr>
        <w:tblW w:w="963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2689"/>
        <w:gridCol w:w="2835"/>
        <w:gridCol w:w="2693"/>
        <w:gridCol w:w="1416"/>
      </w:tblGrid>
      <w:tr w:rsidR="007B26D8" w:rsidRPr="00AC5AD8" w14:paraId="0EB71EA8" w14:textId="77777777" w:rsidTr="00C43251">
        <w:trPr>
          <w:trHeight w:val="603"/>
        </w:trPr>
        <w:tc>
          <w:tcPr>
            <w:tcW w:w="2689" w:type="dxa"/>
            <w:vMerge w:val="restart"/>
            <w:shd w:val="clear" w:color="auto" w:fill="FFFFFF" w:themeFill="background2"/>
            <w:vAlign w:val="center"/>
          </w:tcPr>
          <w:p w14:paraId="184BF29D" w14:textId="77777777" w:rsidR="007B26D8" w:rsidRPr="00AC5AD8" w:rsidRDefault="007B26D8" w:rsidP="00C43251">
            <w:pPr>
              <w:jc w:val="center"/>
              <w:rPr>
                <w:b/>
              </w:rPr>
            </w:pPr>
            <w:r w:rsidRPr="00AC5AD8">
              <w:rPr>
                <w:b/>
              </w:rPr>
              <w:t>Item</w:t>
            </w:r>
          </w:p>
        </w:tc>
        <w:tc>
          <w:tcPr>
            <w:tcW w:w="6944" w:type="dxa"/>
            <w:gridSpan w:val="3"/>
            <w:shd w:val="clear" w:color="auto" w:fill="FFFFFF" w:themeFill="background2"/>
            <w:vAlign w:val="center"/>
          </w:tcPr>
          <w:p w14:paraId="34A73C0A" w14:textId="77777777" w:rsidR="007B26D8" w:rsidRPr="00AC5AD8" w:rsidRDefault="007B26D8" w:rsidP="00C43251">
            <w:pPr>
              <w:jc w:val="center"/>
              <w:rPr>
                <w:b/>
              </w:rPr>
            </w:pPr>
            <w:r w:rsidRPr="00AC5AD8">
              <w:rPr>
                <w:b/>
              </w:rPr>
              <w:t>Amount (€)</w:t>
            </w:r>
          </w:p>
        </w:tc>
      </w:tr>
      <w:tr w:rsidR="007B26D8" w:rsidRPr="00AC5AD8" w14:paraId="0DA4B303" w14:textId="77777777" w:rsidTr="00C43251">
        <w:tc>
          <w:tcPr>
            <w:tcW w:w="2689" w:type="dxa"/>
            <w:vMerge/>
            <w:shd w:val="clear" w:color="auto" w:fill="FFFFFF" w:themeFill="background2"/>
            <w:vAlign w:val="center"/>
          </w:tcPr>
          <w:p w14:paraId="221FD066" w14:textId="77777777" w:rsidR="007B26D8" w:rsidRPr="00AC5AD8" w:rsidRDefault="007B26D8" w:rsidP="00C43251">
            <w:pPr>
              <w:jc w:val="center"/>
              <w:rPr>
                <w:b/>
              </w:rPr>
            </w:pPr>
          </w:p>
        </w:tc>
        <w:tc>
          <w:tcPr>
            <w:tcW w:w="2835" w:type="dxa"/>
            <w:shd w:val="clear" w:color="auto" w:fill="FFFFFF" w:themeFill="background2"/>
            <w:vAlign w:val="center"/>
          </w:tcPr>
          <w:p w14:paraId="398AA9D4" w14:textId="77777777" w:rsidR="007B26D8" w:rsidRPr="00AC5AD8" w:rsidRDefault="007B26D8" w:rsidP="00C43251">
            <w:pPr>
              <w:jc w:val="center"/>
              <w:rPr>
                <w:b/>
              </w:rPr>
            </w:pPr>
            <w:r w:rsidRPr="00AC5AD8">
              <w:rPr>
                <w:b/>
              </w:rPr>
              <w:t>Entity 1</w:t>
            </w:r>
          </w:p>
        </w:tc>
        <w:tc>
          <w:tcPr>
            <w:tcW w:w="2693" w:type="dxa"/>
            <w:shd w:val="clear" w:color="auto" w:fill="FFFFFF" w:themeFill="background2"/>
            <w:vAlign w:val="center"/>
          </w:tcPr>
          <w:p w14:paraId="17A1FC84" w14:textId="77777777" w:rsidR="007B26D8" w:rsidRPr="00AC5AD8" w:rsidRDefault="007B26D8" w:rsidP="00C43251">
            <w:pPr>
              <w:jc w:val="center"/>
              <w:rPr>
                <w:b/>
              </w:rPr>
            </w:pPr>
            <w:r w:rsidRPr="00AC5AD8">
              <w:rPr>
                <w:b/>
              </w:rPr>
              <w:t>Entity 2</w:t>
            </w:r>
          </w:p>
          <w:p w14:paraId="3C6106E8" w14:textId="77777777" w:rsidR="007B26D8" w:rsidRPr="00AC5AD8" w:rsidRDefault="007B26D8" w:rsidP="00C43251">
            <w:pPr>
              <w:jc w:val="center"/>
              <w:rPr>
                <w:b/>
              </w:rPr>
            </w:pPr>
            <w:r w:rsidRPr="00AC5AD8">
              <w:rPr>
                <w:b/>
              </w:rPr>
              <w:t>(if applicable)</w:t>
            </w:r>
          </w:p>
        </w:tc>
        <w:tc>
          <w:tcPr>
            <w:tcW w:w="1416" w:type="dxa"/>
            <w:shd w:val="clear" w:color="auto" w:fill="FFFFFF" w:themeFill="background2"/>
            <w:vAlign w:val="center"/>
          </w:tcPr>
          <w:p w14:paraId="7152B989" w14:textId="77777777" w:rsidR="007B26D8" w:rsidRPr="00AC5AD8" w:rsidRDefault="007B26D8" w:rsidP="00C43251">
            <w:pPr>
              <w:jc w:val="center"/>
              <w:rPr>
                <w:b/>
              </w:rPr>
            </w:pPr>
            <w:r w:rsidRPr="00AC5AD8">
              <w:rPr>
                <w:b/>
              </w:rPr>
              <w:t>Total</w:t>
            </w:r>
          </w:p>
        </w:tc>
      </w:tr>
      <w:tr w:rsidR="007B26D8" w:rsidRPr="00AC5AD8" w14:paraId="17772801" w14:textId="77777777" w:rsidTr="00C43251">
        <w:tc>
          <w:tcPr>
            <w:tcW w:w="2689" w:type="dxa"/>
            <w:shd w:val="clear" w:color="auto" w:fill="FFFFFF" w:themeFill="background2"/>
            <w:vAlign w:val="center"/>
          </w:tcPr>
          <w:p w14:paraId="02741F7C" w14:textId="77777777" w:rsidR="007B26D8" w:rsidRPr="00AC5AD8" w:rsidRDefault="007B26D8" w:rsidP="00C43251">
            <w:pPr>
              <w:jc w:val="right"/>
              <w:rPr>
                <w:b/>
              </w:rPr>
            </w:pPr>
            <w:r w:rsidRPr="00AC5AD8">
              <w:rPr>
                <w:b/>
              </w:rPr>
              <w:t>Direct personnel costs (a)</w:t>
            </w:r>
          </w:p>
        </w:tc>
        <w:tc>
          <w:tcPr>
            <w:tcW w:w="2835" w:type="dxa"/>
            <w:shd w:val="clear" w:color="auto" w:fill="FFFFFF" w:themeFill="background2"/>
          </w:tcPr>
          <w:p w14:paraId="3BE87DA9" w14:textId="77777777" w:rsidR="007B26D8" w:rsidRPr="00AC5AD8" w:rsidRDefault="007B26D8" w:rsidP="00C43251">
            <w:pPr>
              <w:jc w:val="both"/>
            </w:pPr>
          </w:p>
        </w:tc>
        <w:tc>
          <w:tcPr>
            <w:tcW w:w="2693" w:type="dxa"/>
            <w:shd w:val="clear" w:color="auto" w:fill="FFFFFF" w:themeFill="background2"/>
          </w:tcPr>
          <w:p w14:paraId="61299D47" w14:textId="77777777" w:rsidR="007B26D8" w:rsidRPr="00AC5AD8" w:rsidRDefault="007B26D8" w:rsidP="00C43251">
            <w:pPr>
              <w:jc w:val="both"/>
            </w:pPr>
          </w:p>
        </w:tc>
        <w:tc>
          <w:tcPr>
            <w:tcW w:w="1416" w:type="dxa"/>
            <w:shd w:val="clear" w:color="auto" w:fill="FFFFFF" w:themeFill="background2"/>
          </w:tcPr>
          <w:p w14:paraId="14839851" w14:textId="77777777" w:rsidR="007B26D8" w:rsidRPr="00AC5AD8" w:rsidRDefault="007B26D8" w:rsidP="00C43251">
            <w:pPr>
              <w:jc w:val="both"/>
            </w:pPr>
          </w:p>
        </w:tc>
      </w:tr>
      <w:tr w:rsidR="007B26D8" w:rsidRPr="00AC5AD8" w14:paraId="14B9A08D" w14:textId="77777777" w:rsidTr="00C43251">
        <w:tc>
          <w:tcPr>
            <w:tcW w:w="2689" w:type="dxa"/>
            <w:shd w:val="clear" w:color="auto" w:fill="FFFFFF" w:themeFill="background2"/>
            <w:vAlign w:val="center"/>
          </w:tcPr>
          <w:p w14:paraId="51467A44" w14:textId="77777777" w:rsidR="007B26D8" w:rsidRPr="00AC5AD8" w:rsidRDefault="007B26D8" w:rsidP="00C43251">
            <w:pPr>
              <w:jc w:val="right"/>
              <w:rPr>
                <w:b/>
              </w:rPr>
            </w:pPr>
            <w:r w:rsidRPr="00AC5AD8">
              <w:rPr>
                <w:b/>
              </w:rPr>
              <w:t>Other direct cost (Equipment) (b)</w:t>
            </w:r>
          </w:p>
          <w:p w14:paraId="17CD5C9F" w14:textId="77777777" w:rsidR="007B26D8" w:rsidRPr="00AC5AD8" w:rsidRDefault="007B26D8" w:rsidP="00C43251">
            <w:pPr>
              <w:jc w:val="right"/>
              <w:rPr>
                <w:b/>
              </w:rPr>
            </w:pPr>
            <w:r w:rsidRPr="00AC5AD8">
              <w:rPr>
                <w:b/>
              </w:rPr>
              <w:t>(Depreciation cost only)</w:t>
            </w:r>
          </w:p>
        </w:tc>
        <w:tc>
          <w:tcPr>
            <w:tcW w:w="2835" w:type="dxa"/>
            <w:shd w:val="clear" w:color="auto" w:fill="FFFFFF" w:themeFill="background2"/>
          </w:tcPr>
          <w:p w14:paraId="3C66F20A" w14:textId="77777777" w:rsidR="007B26D8" w:rsidRPr="00AC5AD8" w:rsidRDefault="007B26D8" w:rsidP="00C43251">
            <w:pPr>
              <w:jc w:val="both"/>
            </w:pPr>
          </w:p>
        </w:tc>
        <w:tc>
          <w:tcPr>
            <w:tcW w:w="2693" w:type="dxa"/>
            <w:shd w:val="clear" w:color="auto" w:fill="FFFFFF" w:themeFill="background2"/>
          </w:tcPr>
          <w:p w14:paraId="54603EE6" w14:textId="77777777" w:rsidR="007B26D8" w:rsidRPr="00AC5AD8" w:rsidRDefault="007B26D8" w:rsidP="00C43251">
            <w:pPr>
              <w:jc w:val="both"/>
            </w:pPr>
          </w:p>
        </w:tc>
        <w:tc>
          <w:tcPr>
            <w:tcW w:w="1416" w:type="dxa"/>
            <w:shd w:val="clear" w:color="auto" w:fill="FFFFFF" w:themeFill="background2"/>
          </w:tcPr>
          <w:p w14:paraId="0B59F285" w14:textId="77777777" w:rsidR="007B26D8" w:rsidRPr="00AC5AD8" w:rsidRDefault="007B26D8" w:rsidP="00C43251">
            <w:pPr>
              <w:jc w:val="both"/>
            </w:pPr>
          </w:p>
        </w:tc>
      </w:tr>
      <w:tr w:rsidR="007B26D8" w:rsidRPr="00AC5AD8" w14:paraId="356BD906" w14:textId="77777777" w:rsidTr="00C43251">
        <w:tc>
          <w:tcPr>
            <w:tcW w:w="2689" w:type="dxa"/>
            <w:shd w:val="clear" w:color="auto" w:fill="FFFFFF" w:themeFill="background2"/>
            <w:vAlign w:val="center"/>
          </w:tcPr>
          <w:p w14:paraId="3050F899" w14:textId="77777777" w:rsidR="007B26D8" w:rsidRPr="00AC5AD8" w:rsidRDefault="007B26D8" w:rsidP="00C43251">
            <w:pPr>
              <w:jc w:val="right"/>
              <w:rPr>
                <w:b/>
              </w:rPr>
            </w:pPr>
            <w:r w:rsidRPr="00AC5AD8">
              <w:rPr>
                <w:b/>
              </w:rPr>
              <w:t>Other direct cost (Software licenses) (c)</w:t>
            </w:r>
          </w:p>
        </w:tc>
        <w:tc>
          <w:tcPr>
            <w:tcW w:w="2835" w:type="dxa"/>
            <w:shd w:val="clear" w:color="auto" w:fill="FFFFFF" w:themeFill="background2"/>
          </w:tcPr>
          <w:p w14:paraId="2D5DC1FA" w14:textId="77777777" w:rsidR="007B26D8" w:rsidRPr="00AC5AD8" w:rsidRDefault="007B26D8" w:rsidP="00C43251">
            <w:pPr>
              <w:jc w:val="both"/>
            </w:pPr>
          </w:p>
        </w:tc>
        <w:tc>
          <w:tcPr>
            <w:tcW w:w="2693" w:type="dxa"/>
            <w:shd w:val="clear" w:color="auto" w:fill="FFFFFF" w:themeFill="background2"/>
          </w:tcPr>
          <w:p w14:paraId="00E756BC" w14:textId="77777777" w:rsidR="007B26D8" w:rsidRPr="00AC5AD8" w:rsidRDefault="007B26D8" w:rsidP="00C43251">
            <w:pPr>
              <w:jc w:val="both"/>
            </w:pPr>
          </w:p>
        </w:tc>
        <w:tc>
          <w:tcPr>
            <w:tcW w:w="1416" w:type="dxa"/>
            <w:shd w:val="clear" w:color="auto" w:fill="FFFFFF" w:themeFill="background2"/>
          </w:tcPr>
          <w:p w14:paraId="45F725A4" w14:textId="77777777" w:rsidR="007B26D8" w:rsidRPr="00AC5AD8" w:rsidRDefault="007B26D8" w:rsidP="00C43251">
            <w:pPr>
              <w:jc w:val="both"/>
            </w:pPr>
          </w:p>
        </w:tc>
      </w:tr>
      <w:tr w:rsidR="007B26D8" w:rsidRPr="00AC5AD8" w14:paraId="7AAA3833" w14:textId="77777777" w:rsidTr="00C43251">
        <w:tc>
          <w:tcPr>
            <w:tcW w:w="2689" w:type="dxa"/>
            <w:shd w:val="clear" w:color="auto" w:fill="FFFFFF" w:themeFill="background2"/>
            <w:vAlign w:val="center"/>
          </w:tcPr>
          <w:p w14:paraId="05719553" w14:textId="77777777" w:rsidR="007B26D8" w:rsidRPr="00AC5AD8" w:rsidRDefault="007B26D8" w:rsidP="00C43251">
            <w:pPr>
              <w:jc w:val="right"/>
              <w:rPr>
                <w:b/>
              </w:rPr>
            </w:pPr>
            <w:r w:rsidRPr="00AC5AD8">
              <w:rPr>
                <w:b/>
              </w:rPr>
              <w:t>Other direct cost (Travel expenses) (d)</w:t>
            </w:r>
          </w:p>
        </w:tc>
        <w:tc>
          <w:tcPr>
            <w:tcW w:w="2835" w:type="dxa"/>
            <w:shd w:val="clear" w:color="auto" w:fill="FFFFFF" w:themeFill="background2"/>
          </w:tcPr>
          <w:p w14:paraId="717A31F8" w14:textId="77777777" w:rsidR="007B26D8" w:rsidRPr="00AC5AD8" w:rsidRDefault="007B26D8" w:rsidP="00C43251">
            <w:pPr>
              <w:jc w:val="both"/>
            </w:pPr>
          </w:p>
        </w:tc>
        <w:tc>
          <w:tcPr>
            <w:tcW w:w="2693" w:type="dxa"/>
            <w:shd w:val="clear" w:color="auto" w:fill="FFFFFF" w:themeFill="background2"/>
          </w:tcPr>
          <w:p w14:paraId="77DBE65C" w14:textId="77777777" w:rsidR="007B26D8" w:rsidRPr="00AC5AD8" w:rsidRDefault="007B26D8" w:rsidP="00C43251">
            <w:pPr>
              <w:jc w:val="both"/>
            </w:pPr>
          </w:p>
        </w:tc>
        <w:tc>
          <w:tcPr>
            <w:tcW w:w="1416" w:type="dxa"/>
            <w:shd w:val="clear" w:color="auto" w:fill="FFFFFF" w:themeFill="background2"/>
          </w:tcPr>
          <w:p w14:paraId="4A214D95" w14:textId="77777777" w:rsidR="007B26D8" w:rsidRPr="00AC5AD8" w:rsidRDefault="007B26D8" w:rsidP="00C43251">
            <w:pPr>
              <w:jc w:val="both"/>
            </w:pPr>
          </w:p>
        </w:tc>
      </w:tr>
      <w:tr w:rsidR="007B26D8" w:rsidRPr="00AC5AD8" w14:paraId="5036AEF8" w14:textId="77777777" w:rsidTr="00C43251">
        <w:tc>
          <w:tcPr>
            <w:tcW w:w="2689" w:type="dxa"/>
            <w:shd w:val="clear" w:color="auto" w:fill="FFFFFF" w:themeFill="background2"/>
            <w:vAlign w:val="center"/>
          </w:tcPr>
          <w:p w14:paraId="6F3AEC05" w14:textId="77777777" w:rsidR="007B26D8" w:rsidRPr="00AC5AD8" w:rsidRDefault="007B26D8" w:rsidP="00C43251">
            <w:pPr>
              <w:jc w:val="right"/>
              <w:rPr>
                <w:b/>
              </w:rPr>
            </w:pPr>
            <w:r w:rsidRPr="00AC5AD8">
              <w:rPr>
                <w:b/>
              </w:rPr>
              <w:t>Other direct cost (Others) (e)</w:t>
            </w:r>
          </w:p>
        </w:tc>
        <w:tc>
          <w:tcPr>
            <w:tcW w:w="2835" w:type="dxa"/>
            <w:shd w:val="clear" w:color="auto" w:fill="FFFFFF" w:themeFill="background2"/>
          </w:tcPr>
          <w:p w14:paraId="427D6072" w14:textId="77777777" w:rsidR="007B26D8" w:rsidRPr="00AC5AD8" w:rsidRDefault="007B26D8" w:rsidP="00C43251">
            <w:pPr>
              <w:jc w:val="both"/>
            </w:pPr>
          </w:p>
        </w:tc>
        <w:tc>
          <w:tcPr>
            <w:tcW w:w="2693" w:type="dxa"/>
            <w:shd w:val="clear" w:color="auto" w:fill="FFFFFF" w:themeFill="background2"/>
          </w:tcPr>
          <w:p w14:paraId="5EE9CD27" w14:textId="77777777" w:rsidR="007B26D8" w:rsidRPr="00AC5AD8" w:rsidRDefault="007B26D8" w:rsidP="00C43251">
            <w:pPr>
              <w:jc w:val="both"/>
            </w:pPr>
          </w:p>
        </w:tc>
        <w:tc>
          <w:tcPr>
            <w:tcW w:w="1416" w:type="dxa"/>
            <w:shd w:val="clear" w:color="auto" w:fill="FFFFFF" w:themeFill="background2"/>
          </w:tcPr>
          <w:p w14:paraId="4A7045E8" w14:textId="77777777" w:rsidR="007B26D8" w:rsidRPr="00AC5AD8" w:rsidRDefault="007B26D8" w:rsidP="00C43251">
            <w:pPr>
              <w:jc w:val="both"/>
            </w:pPr>
          </w:p>
        </w:tc>
      </w:tr>
      <w:tr w:rsidR="007B26D8" w:rsidRPr="00AC5AD8" w14:paraId="1DDC52E5" w14:textId="77777777" w:rsidTr="00C43251">
        <w:tc>
          <w:tcPr>
            <w:tcW w:w="2689" w:type="dxa"/>
            <w:shd w:val="clear" w:color="auto" w:fill="FFFFFF" w:themeFill="background2"/>
            <w:vAlign w:val="center"/>
          </w:tcPr>
          <w:p w14:paraId="5CE34A31" w14:textId="77777777" w:rsidR="007B26D8" w:rsidRPr="00AC5AD8" w:rsidRDefault="007B26D8" w:rsidP="00C43251">
            <w:pPr>
              <w:jc w:val="right"/>
              <w:rPr>
                <w:b/>
              </w:rPr>
            </w:pPr>
            <w:r w:rsidRPr="00AC5AD8">
              <w:rPr>
                <w:b/>
              </w:rPr>
              <w:t>Indirect costs (0,25 x (a +b +c +</w:t>
            </w:r>
            <w:proofErr w:type="spellStart"/>
            <w:r w:rsidRPr="00AC5AD8">
              <w:rPr>
                <w:b/>
              </w:rPr>
              <w:t>d+e</w:t>
            </w:r>
            <w:proofErr w:type="spellEnd"/>
            <w:r w:rsidRPr="00AC5AD8">
              <w:rPr>
                <w:b/>
              </w:rPr>
              <w:t xml:space="preserve">)) </w:t>
            </w:r>
          </w:p>
        </w:tc>
        <w:tc>
          <w:tcPr>
            <w:tcW w:w="2835" w:type="dxa"/>
            <w:shd w:val="clear" w:color="auto" w:fill="FFFFFF" w:themeFill="background2"/>
          </w:tcPr>
          <w:p w14:paraId="16A21B6F" w14:textId="77777777" w:rsidR="007B26D8" w:rsidRPr="00AC5AD8" w:rsidRDefault="007B26D8" w:rsidP="00C43251">
            <w:pPr>
              <w:jc w:val="both"/>
            </w:pPr>
          </w:p>
        </w:tc>
        <w:tc>
          <w:tcPr>
            <w:tcW w:w="2693" w:type="dxa"/>
            <w:shd w:val="clear" w:color="auto" w:fill="FFFFFF" w:themeFill="background2"/>
          </w:tcPr>
          <w:p w14:paraId="64033ECC" w14:textId="77777777" w:rsidR="007B26D8" w:rsidRPr="00AC5AD8" w:rsidRDefault="007B26D8" w:rsidP="00C43251">
            <w:pPr>
              <w:jc w:val="both"/>
            </w:pPr>
          </w:p>
        </w:tc>
        <w:tc>
          <w:tcPr>
            <w:tcW w:w="1416" w:type="dxa"/>
            <w:shd w:val="clear" w:color="auto" w:fill="FFFFFF" w:themeFill="background2"/>
          </w:tcPr>
          <w:p w14:paraId="6B8D1144" w14:textId="77777777" w:rsidR="007B26D8" w:rsidRPr="00AC5AD8" w:rsidRDefault="007B26D8" w:rsidP="00C43251">
            <w:pPr>
              <w:jc w:val="both"/>
            </w:pPr>
          </w:p>
        </w:tc>
      </w:tr>
      <w:tr w:rsidR="007B26D8" w:rsidRPr="00AC5AD8" w14:paraId="1F425D33" w14:textId="77777777" w:rsidTr="00C43251">
        <w:tc>
          <w:tcPr>
            <w:tcW w:w="2689" w:type="dxa"/>
            <w:shd w:val="clear" w:color="auto" w:fill="FFFFFF" w:themeFill="background2"/>
            <w:vAlign w:val="center"/>
          </w:tcPr>
          <w:p w14:paraId="2864D1F7" w14:textId="77777777" w:rsidR="007B26D8" w:rsidRPr="00AC5AD8" w:rsidRDefault="007B26D8" w:rsidP="00C43251">
            <w:pPr>
              <w:jc w:val="right"/>
              <w:rPr>
                <w:b/>
              </w:rPr>
            </w:pPr>
            <w:r w:rsidRPr="00AC5AD8">
              <w:rPr>
                <w:b/>
              </w:rPr>
              <w:t>Total</w:t>
            </w:r>
          </w:p>
        </w:tc>
        <w:tc>
          <w:tcPr>
            <w:tcW w:w="2835" w:type="dxa"/>
            <w:shd w:val="clear" w:color="auto" w:fill="FFFFFF" w:themeFill="background2"/>
          </w:tcPr>
          <w:p w14:paraId="3ED7C21A" w14:textId="77777777" w:rsidR="007B26D8" w:rsidRPr="00AC5AD8" w:rsidRDefault="007B26D8" w:rsidP="00C43251">
            <w:pPr>
              <w:jc w:val="both"/>
            </w:pPr>
          </w:p>
          <w:p w14:paraId="763E4352" w14:textId="77777777" w:rsidR="007B26D8" w:rsidRPr="00AC5AD8" w:rsidRDefault="007B26D8" w:rsidP="00C43251">
            <w:pPr>
              <w:jc w:val="both"/>
            </w:pPr>
          </w:p>
        </w:tc>
        <w:tc>
          <w:tcPr>
            <w:tcW w:w="2693" w:type="dxa"/>
            <w:shd w:val="clear" w:color="auto" w:fill="FFFFFF" w:themeFill="background2"/>
          </w:tcPr>
          <w:p w14:paraId="4DA9A5DC" w14:textId="77777777" w:rsidR="007B26D8" w:rsidRPr="00AC5AD8" w:rsidRDefault="007B26D8" w:rsidP="00C43251">
            <w:pPr>
              <w:jc w:val="both"/>
            </w:pPr>
          </w:p>
        </w:tc>
        <w:tc>
          <w:tcPr>
            <w:tcW w:w="1416" w:type="dxa"/>
            <w:shd w:val="clear" w:color="auto" w:fill="FFFFFF" w:themeFill="background2"/>
          </w:tcPr>
          <w:p w14:paraId="004CD98B" w14:textId="77777777" w:rsidR="007B26D8" w:rsidRPr="00AC5AD8" w:rsidRDefault="007B26D8" w:rsidP="00C43251">
            <w:pPr>
              <w:jc w:val="both"/>
            </w:pPr>
          </w:p>
        </w:tc>
      </w:tr>
    </w:tbl>
    <w:p w14:paraId="20E42C80" w14:textId="77777777" w:rsidR="003B42FA" w:rsidRDefault="003B42FA" w:rsidP="007B26D8">
      <w:pPr>
        <w:spacing w:after="160" w:line="259" w:lineRule="auto"/>
        <w:jc w:val="both"/>
      </w:pPr>
    </w:p>
    <w:p w14:paraId="24636C3E" w14:textId="08263234" w:rsidR="006E366C" w:rsidRDefault="007B26D8" w:rsidP="007B26D8">
      <w:pPr>
        <w:spacing w:after="160" w:line="259" w:lineRule="auto"/>
        <w:jc w:val="both"/>
      </w:pPr>
      <w:r w:rsidRPr="00AC5AD8">
        <w:t>The maximum amount of funding that the project (single entity or consortium of maximum of two entities) may receive from NebulOuS</w:t>
      </w:r>
      <w:r w:rsidRPr="00AC5AD8">
        <w:rPr>
          <w:vertAlign w:val="superscript"/>
        </w:rPr>
        <w:t xml:space="preserve"> </w:t>
      </w:r>
      <w:r w:rsidRPr="00AC5AD8">
        <w:t xml:space="preserve">is up to 150.000 EUR via any mean. </w:t>
      </w:r>
    </w:p>
    <w:p w14:paraId="0398634D" w14:textId="6FA62883" w:rsidR="007B26D8" w:rsidRPr="00AC5AD8" w:rsidRDefault="006E366C" w:rsidP="006E366C">
      <w:r>
        <w:br w:type="page"/>
      </w:r>
    </w:p>
    <w:p w14:paraId="153C561A" w14:textId="77777777" w:rsidR="007B26D8" w:rsidRPr="00F36BB7" w:rsidRDefault="007B26D8" w:rsidP="003B42FA">
      <w:pPr>
        <w:pStyle w:val="Heading1"/>
        <w:rPr>
          <w:rFonts w:asciiTheme="minorHAnsi" w:hAnsiTheme="minorHAnsi"/>
          <w:sz w:val="22"/>
          <w:szCs w:val="22"/>
        </w:rPr>
      </w:pPr>
      <w:r w:rsidRPr="00F36BB7">
        <w:rPr>
          <w:rFonts w:asciiTheme="minorHAnsi" w:hAnsiTheme="minorHAnsi"/>
          <w:sz w:val="22"/>
          <w:szCs w:val="22"/>
        </w:rPr>
        <w:lastRenderedPageBreak/>
        <w:t>ANNEX: Ethics Self-Assessment</w:t>
      </w:r>
    </w:p>
    <w:p w14:paraId="46BFD32D" w14:textId="68DF56D5" w:rsidR="007B26D8" w:rsidRPr="00F36BB7" w:rsidRDefault="007B26D8" w:rsidP="00737CDA">
      <w:pPr>
        <w:pStyle w:val="ListParagraph"/>
        <w:numPr>
          <w:ilvl w:val="1"/>
          <w:numId w:val="42"/>
        </w:numPr>
        <w:spacing w:after="160" w:line="259" w:lineRule="auto"/>
        <w:jc w:val="both"/>
        <w:rPr>
          <w:b/>
        </w:rPr>
      </w:pPr>
      <w:r w:rsidRPr="00F36BB7">
        <w:rPr>
          <w:b/>
        </w:rPr>
        <w:t>ETHICAL ISSUES TABLE - CHECKLIST to be completed.</w:t>
      </w:r>
    </w:p>
    <w:p w14:paraId="481533DF" w14:textId="77777777" w:rsidR="007B26D8" w:rsidRPr="00AC5AD8" w:rsidRDefault="007B26D8" w:rsidP="003B42FA">
      <w:pPr>
        <w:spacing w:after="160" w:line="259" w:lineRule="auto"/>
        <w:jc w:val="center"/>
        <w:rPr>
          <w:i/>
        </w:rPr>
      </w:pPr>
      <w:bookmarkStart w:id="10" w:name="_heading=h.3l18frh" w:colFirst="0" w:colLast="0"/>
      <w:bookmarkEnd w:id="10"/>
      <w:r w:rsidRPr="00AC5AD8">
        <w:rPr>
          <w:i/>
        </w:rPr>
        <w:t>Table - Ethical Issue Table</w:t>
      </w:r>
    </w:p>
    <w:tbl>
      <w:tblPr>
        <w:tblW w:w="963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shd w:val="clear" w:color="auto" w:fill="FFFFFF" w:themeFill="background2"/>
        <w:tblLayout w:type="fixed"/>
        <w:tblLook w:val="0000" w:firstRow="0" w:lastRow="0" w:firstColumn="0" w:lastColumn="0" w:noHBand="0" w:noVBand="0"/>
      </w:tblPr>
      <w:tblGrid>
        <w:gridCol w:w="8375"/>
        <w:gridCol w:w="1258"/>
      </w:tblGrid>
      <w:tr w:rsidR="007B26D8" w:rsidRPr="00AC5AD8" w14:paraId="3A81A912" w14:textId="77777777" w:rsidTr="5162AA35">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7073D9A3" w14:textId="77777777" w:rsidR="007B26D8" w:rsidRPr="00AC5AD8" w:rsidRDefault="007B26D8" w:rsidP="00C43251">
            <w:pPr>
              <w:spacing w:after="160" w:line="259" w:lineRule="auto"/>
              <w:jc w:val="both"/>
            </w:pP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7712413" w14:textId="77777777" w:rsidR="007B26D8" w:rsidRPr="00AC5AD8" w:rsidRDefault="007B26D8" w:rsidP="00C43251">
            <w:pPr>
              <w:spacing w:after="160" w:line="259" w:lineRule="auto"/>
              <w:jc w:val="center"/>
              <w:rPr>
                <w:b/>
              </w:rPr>
            </w:pPr>
            <w:r w:rsidRPr="00AC5AD8">
              <w:rPr>
                <w:b/>
              </w:rPr>
              <w:t>YES/NO</w:t>
            </w:r>
          </w:p>
        </w:tc>
      </w:tr>
      <w:tr w:rsidR="007B26D8" w:rsidRPr="00AC5AD8" w14:paraId="7A887D03"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1B3FEBE9" w14:textId="77777777" w:rsidR="007B26D8" w:rsidRPr="00AC5AD8" w:rsidRDefault="007B26D8" w:rsidP="00C43251">
            <w:pPr>
              <w:spacing w:after="160" w:line="259" w:lineRule="auto"/>
              <w:jc w:val="both"/>
              <w:rPr>
                <w:b/>
              </w:rPr>
            </w:pPr>
            <w:r w:rsidRPr="00AC5AD8">
              <w:rPr>
                <w:b/>
              </w:rPr>
              <w:t>Informed Consent</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E4A1159" w14:textId="77777777" w:rsidR="007B26D8" w:rsidRPr="00AC5AD8" w:rsidRDefault="007B26D8" w:rsidP="00737CDA">
            <w:pPr>
              <w:spacing w:after="160" w:line="259" w:lineRule="auto"/>
              <w:jc w:val="center"/>
              <w:rPr>
                <w:b/>
              </w:rPr>
            </w:pPr>
          </w:p>
        </w:tc>
      </w:tr>
      <w:tr w:rsidR="007B26D8" w:rsidRPr="00AC5AD8" w14:paraId="18997382"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6130DBB1" w14:textId="77777777" w:rsidR="007B26D8" w:rsidRPr="00AC5AD8" w:rsidRDefault="007B26D8" w:rsidP="003B42FA">
            <w:pPr>
              <w:pStyle w:val="bullet1"/>
              <w:rPr>
                <w:b/>
              </w:rPr>
            </w:pPr>
            <w:r w:rsidRPr="00AC5AD8">
              <w:t>Does the proposal involve children?</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A68FC07" w14:textId="77777777" w:rsidR="007B26D8" w:rsidRPr="00AC5AD8" w:rsidRDefault="007B26D8" w:rsidP="00737CDA">
            <w:pPr>
              <w:spacing w:after="160" w:line="259" w:lineRule="auto"/>
              <w:jc w:val="center"/>
              <w:rPr>
                <w:b/>
              </w:rPr>
            </w:pPr>
          </w:p>
        </w:tc>
      </w:tr>
      <w:tr w:rsidR="007B26D8" w:rsidRPr="00AC5AD8" w14:paraId="42C7BA8E"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1F10955" w14:textId="77777777" w:rsidR="007B26D8" w:rsidRPr="00AC5AD8" w:rsidRDefault="007B26D8" w:rsidP="003B42FA">
            <w:pPr>
              <w:pStyle w:val="bullet1"/>
              <w:rPr>
                <w:b/>
              </w:rPr>
            </w:pPr>
            <w:r w:rsidRPr="00AC5AD8">
              <w:t>Does the proposal involve patients or persons not able to give consent?</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6FFEA2E" w14:textId="77777777" w:rsidR="007B26D8" w:rsidRPr="00AC5AD8" w:rsidRDefault="007B26D8" w:rsidP="00737CDA">
            <w:pPr>
              <w:spacing w:after="160" w:line="259" w:lineRule="auto"/>
              <w:jc w:val="center"/>
              <w:rPr>
                <w:b/>
              </w:rPr>
            </w:pPr>
          </w:p>
        </w:tc>
      </w:tr>
      <w:tr w:rsidR="007B26D8" w:rsidRPr="00AC5AD8" w14:paraId="7AE01622"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034CBD3F" w14:textId="77777777" w:rsidR="007B26D8" w:rsidRPr="00AC5AD8" w:rsidRDefault="007B26D8" w:rsidP="003B42FA">
            <w:pPr>
              <w:pStyle w:val="bullet1"/>
              <w:rPr>
                <w:b/>
              </w:rPr>
            </w:pPr>
            <w:r w:rsidRPr="00AC5AD8">
              <w:t>Does the proposal involve adult healthy volunteers?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3204BD54" w14:textId="77777777" w:rsidR="007B26D8" w:rsidRPr="00AC5AD8" w:rsidRDefault="007B26D8" w:rsidP="00737CDA">
            <w:pPr>
              <w:spacing w:after="160" w:line="259" w:lineRule="auto"/>
              <w:jc w:val="center"/>
              <w:rPr>
                <w:b/>
              </w:rPr>
            </w:pPr>
          </w:p>
        </w:tc>
      </w:tr>
      <w:tr w:rsidR="007B26D8" w:rsidRPr="00AC5AD8" w14:paraId="2B0315D6"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01BE064C" w14:textId="77777777" w:rsidR="007B26D8" w:rsidRPr="00AC5AD8" w:rsidRDefault="007B26D8" w:rsidP="003B42FA">
            <w:pPr>
              <w:pStyle w:val="bullet1"/>
              <w:rPr>
                <w:b/>
              </w:rPr>
            </w:pPr>
            <w:r w:rsidRPr="00AC5AD8">
              <w:t>Does the proposal involve Human Genetic Material?</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2045378" w14:textId="77777777" w:rsidR="007B26D8" w:rsidRPr="00AC5AD8" w:rsidRDefault="007B26D8" w:rsidP="00737CDA">
            <w:pPr>
              <w:spacing w:after="160" w:line="259" w:lineRule="auto"/>
              <w:jc w:val="center"/>
              <w:rPr>
                <w:b/>
              </w:rPr>
            </w:pPr>
          </w:p>
        </w:tc>
      </w:tr>
      <w:tr w:rsidR="007B26D8" w:rsidRPr="00AC5AD8" w14:paraId="50B57CD4"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30698B3C" w14:textId="77777777" w:rsidR="007B26D8" w:rsidRPr="00AC5AD8" w:rsidRDefault="007B26D8" w:rsidP="003B42FA">
            <w:pPr>
              <w:pStyle w:val="bullet1"/>
              <w:rPr>
                <w:b/>
              </w:rPr>
            </w:pPr>
            <w:r w:rsidRPr="00AC5AD8">
              <w:t>Does the proposal involve Human biological samples?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5C0F4421" w14:textId="77777777" w:rsidR="007B26D8" w:rsidRPr="00AC5AD8" w:rsidRDefault="007B26D8" w:rsidP="00737CDA">
            <w:pPr>
              <w:spacing w:after="160" w:line="259" w:lineRule="auto"/>
              <w:jc w:val="center"/>
              <w:rPr>
                <w:b/>
              </w:rPr>
            </w:pPr>
          </w:p>
        </w:tc>
      </w:tr>
      <w:tr w:rsidR="007B26D8" w:rsidRPr="00AC5AD8" w14:paraId="7D65D2A0"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D82BEDC" w14:textId="77777777" w:rsidR="007B26D8" w:rsidRPr="00AC5AD8" w:rsidRDefault="007B26D8" w:rsidP="003B42FA">
            <w:pPr>
              <w:pStyle w:val="bullet1"/>
              <w:rPr>
                <w:b/>
              </w:rPr>
            </w:pPr>
            <w:r w:rsidRPr="00AC5AD8">
              <w:t>Does the proposal involve Human data collection?</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BE0E2B2" w14:textId="77777777" w:rsidR="007B26D8" w:rsidRPr="00AC5AD8" w:rsidRDefault="007B26D8" w:rsidP="00737CDA">
            <w:pPr>
              <w:spacing w:after="160" w:line="259" w:lineRule="auto"/>
              <w:jc w:val="center"/>
              <w:rPr>
                <w:b/>
              </w:rPr>
            </w:pPr>
          </w:p>
        </w:tc>
      </w:tr>
      <w:tr w:rsidR="007B26D8" w:rsidRPr="00AC5AD8" w14:paraId="23519DA5" w14:textId="77777777" w:rsidTr="00737CDA">
        <w:trPr>
          <w:trHeight w:val="261"/>
        </w:trPr>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464E5004" w14:textId="77777777" w:rsidR="007B26D8" w:rsidRPr="00AC5AD8" w:rsidRDefault="007B26D8" w:rsidP="00C43251">
            <w:pPr>
              <w:spacing w:after="160" w:line="259" w:lineRule="auto"/>
              <w:jc w:val="both"/>
              <w:rPr>
                <w:b/>
              </w:rPr>
            </w:pPr>
            <w:r w:rsidRPr="00AC5AD8">
              <w:rPr>
                <w:b/>
              </w:rPr>
              <w:t>Research on Human embryo/foetus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45608816" w14:textId="77777777" w:rsidR="007B26D8" w:rsidRPr="00AC5AD8" w:rsidRDefault="007B26D8" w:rsidP="00737CDA">
            <w:pPr>
              <w:spacing w:after="160" w:line="259" w:lineRule="auto"/>
              <w:jc w:val="center"/>
              <w:rPr>
                <w:b/>
              </w:rPr>
            </w:pPr>
          </w:p>
        </w:tc>
      </w:tr>
      <w:tr w:rsidR="007B26D8" w:rsidRPr="00AC5AD8" w14:paraId="5808838B"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0D197AC4" w14:textId="77777777" w:rsidR="007B26D8" w:rsidRPr="00AC5AD8" w:rsidRDefault="007B26D8" w:rsidP="003B42FA">
            <w:pPr>
              <w:pStyle w:val="bullet1"/>
            </w:pPr>
            <w:r w:rsidRPr="00AC5AD8">
              <w:t>Does the proposal involve Human Embryos?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587710B" w14:textId="77777777" w:rsidR="007B26D8" w:rsidRPr="00AC5AD8" w:rsidRDefault="007B26D8" w:rsidP="00737CDA">
            <w:pPr>
              <w:spacing w:after="160" w:line="259" w:lineRule="auto"/>
              <w:jc w:val="center"/>
              <w:rPr>
                <w:b/>
              </w:rPr>
            </w:pPr>
          </w:p>
        </w:tc>
      </w:tr>
      <w:tr w:rsidR="007B26D8" w:rsidRPr="00AC5AD8" w14:paraId="3FCA52A3"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9AB4F73" w14:textId="77777777" w:rsidR="007B26D8" w:rsidRPr="00AC5AD8" w:rsidRDefault="007B26D8" w:rsidP="003B42FA">
            <w:pPr>
              <w:pStyle w:val="bullet1"/>
            </w:pPr>
            <w:r w:rsidRPr="00AC5AD8">
              <w:t>Does the proposal involve Human Foetal Tissue / Cells?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1C13D475" w14:textId="77777777" w:rsidR="007B26D8" w:rsidRPr="00AC5AD8" w:rsidRDefault="007B26D8" w:rsidP="00737CDA">
            <w:pPr>
              <w:spacing w:after="160" w:line="259" w:lineRule="auto"/>
              <w:jc w:val="center"/>
              <w:rPr>
                <w:b/>
              </w:rPr>
            </w:pPr>
          </w:p>
        </w:tc>
      </w:tr>
      <w:tr w:rsidR="007B26D8" w:rsidRPr="00AC5AD8" w14:paraId="4C3795FE"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4FD111A7" w14:textId="77777777" w:rsidR="007B26D8" w:rsidRPr="00AC5AD8" w:rsidRDefault="007B26D8" w:rsidP="003B42FA">
            <w:pPr>
              <w:pStyle w:val="bullet1"/>
            </w:pPr>
            <w:r w:rsidRPr="00AC5AD8">
              <w:t>Does the proposal involve Human Embryonic Stem Cells?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29F16BA" w14:textId="77777777" w:rsidR="007B26D8" w:rsidRPr="00AC5AD8" w:rsidRDefault="007B26D8" w:rsidP="00737CDA">
            <w:pPr>
              <w:spacing w:after="160" w:line="259" w:lineRule="auto"/>
              <w:jc w:val="center"/>
              <w:rPr>
                <w:b/>
              </w:rPr>
            </w:pPr>
          </w:p>
        </w:tc>
      </w:tr>
      <w:tr w:rsidR="007B26D8" w:rsidRPr="00AC5AD8" w14:paraId="33251E38"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0B820280" w14:textId="77777777" w:rsidR="007B26D8" w:rsidRPr="00AC5AD8" w:rsidRDefault="007B26D8" w:rsidP="00C43251">
            <w:pPr>
              <w:spacing w:after="160" w:line="259" w:lineRule="auto"/>
              <w:jc w:val="both"/>
              <w:rPr>
                <w:b/>
              </w:rPr>
            </w:pPr>
            <w:r w:rsidRPr="00AC5AD8">
              <w:rPr>
                <w:b/>
              </w:rPr>
              <w:t>Privacy</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15A69815" w14:textId="77777777" w:rsidR="007B26D8" w:rsidRPr="00AC5AD8" w:rsidRDefault="007B26D8" w:rsidP="00737CDA">
            <w:pPr>
              <w:spacing w:after="160" w:line="259" w:lineRule="auto"/>
              <w:jc w:val="center"/>
              <w:rPr>
                <w:b/>
              </w:rPr>
            </w:pPr>
          </w:p>
        </w:tc>
      </w:tr>
      <w:tr w:rsidR="007B26D8" w:rsidRPr="00AC5AD8" w14:paraId="69AF7C9C"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320513D9" w14:textId="77777777" w:rsidR="007B26D8" w:rsidRPr="00AC5AD8" w:rsidRDefault="007B26D8" w:rsidP="003B42FA">
            <w:pPr>
              <w:pStyle w:val="bullet1"/>
            </w:pPr>
            <w:r w:rsidRPr="00AC5AD8">
              <w:t>Does the proposal involve processing of genetic information or personal data (e.g. health, sexual lifestyle, ethnicity, political opinion, religious or philosophical conviction)</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07D74CF1" w14:textId="77777777" w:rsidR="007B26D8" w:rsidRPr="00AC5AD8" w:rsidRDefault="007B26D8" w:rsidP="00737CDA">
            <w:pPr>
              <w:spacing w:after="160" w:line="259" w:lineRule="auto"/>
              <w:jc w:val="center"/>
              <w:rPr>
                <w:b/>
              </w:rPr>
            </w:pPr>
          </w:p>
        </w:tc>
      </w:tr>
      <w:tr w:rsidR="007B26D8" w:rsidRPr="00AC5AD8" w14:paraId="528DFEE9"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0C4C5C52" w14:textId="77777777" w:rsidR="007B26D8" w:rsidRPr="00AC5AD8" w:rsidRDefault="007B26D8" w:rsidP="003B42FA">
            <w:pPr>
              <w:pStyle w:val="bullet1"/>
            </w:pPr>
            <w:r w:rsidRPr="00AC5AD8">
              <w:t>Does the proposal involve tracking the location or observation of people?</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687E5BA0" w14:textId="77777777" w:rsidR="007B26D8" w:rsidRPr="00AC5AD8" w:rsidRDefault="007B26D8" w:rsidP="00737CDA">
            <w:pPr>
              <w:spacing w:after="160" w:line="259" w:lineRule="auto"/>
              <w:jc w:val="center"/>
              <w:rPr>
                <w:b/>
              </w:rPr>
            </w:pPr>
          </w:p>
        </w:tc>
      </w:tr>
      <w:tr w:rsidR="007B26D8" w:rsidRPr="00AC5AD8" w14:paraId="40097E0E"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2C791F2A" w14:textId="77777777" w:rsidR="007B26D8" w:rsidRPr="00AC5AD8" w:rsidRDefault="007B26D8" w:rsidP="00C43251">
            <w:pPr>
              <w:spacing w:after="160" w:line="259" w:lineRule="auto"/>
              <w:jc w:val="both"/>
              <w:rPr>
                <w:b/>
              </w:rPr>
            </w:pPr>
            <w:r w:rsidRPr="00AC5AD8">
              <w:rPr>
                <w:b/>
              </w:rPr>
              <w:t>Research on Animals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3DAD6506" w14:textId="77777777" w:rsidR="007B26D8" w:rsidRPr="00AC5AD8" w:rsidRDefault="007B26D8" w:rsidP="00737CDA">
            <w:pPr>
              <w:spacing w:after="160" w:line="259" w:lineRule="auto"/>
              <w:jc w:val="center"/>
              <w:rPr>
                <w:b/>
              </w:rPr>
            </w:pPr>
          </w:p>
        </w:tc>
      </w:tr>
      <w:tr w:rsidR="007B26D8" w:rsidRPr="00AC5AD8" w14:paraId="17A5DBFB"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4735C7FC" w14:textId="77777777" w:rsidR="007B26D8" w:rsidRPr="00AC5AD8" w:rsidRDefault="007B26D8" w:rsidP="003B42FA">
            <w:pPr>
              <w:pStyle w:val="bullet1"/>
            </w:pPr>
            <w:r w:rsidRPr="00AC5AD8">
              <w:t>Does the proposal involve research on animals?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545F3C6" w14:textId="77777777" w:rsidR="007B26D8" w:rsidRPr="00AC5AD8" w:rsidRDefault="007B26D8" w:rsidP="00737CDA">
            <w:pPr>
              <w:spacing w:after="160" w:line="259" w:lineRule="auto"/>
              <w:jc w:val="center"/>
              <w:rPr>
                <w:b/>
              </w:rPr>
            </w:pPr>
          </w:p>
        </w:tc>
      </w:tr>
      <w:tr w:rsidR="007B26D8" w:rsidRPr="00AC5AD8" w14:paraId="50D39064"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0F4F922" w14:textId="77777777" w:rsidR="007B26D8" w:rsidRPr="00AC5AD8" w:rsidRDefault="007B26D8" w:rsidP="003B42FA">
            <w:pPr>
              <w:pStyle w:val="bullet1"/>
            </w:pPr>
            <w:r w:rsidRPr="00AC5AD8">
              <w:t>Are those animals’ transgenic small laboratory animals?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61067C18" w14:textId="77777777" w:rsidR="007B26D8" w:rsidRPr="00AC5AD8" w:rsidRDefault="007B26D8" w:rsidP="00737CDA">
            <w:pPr>
              <w:spacing w:after="160" w:line="259" w:lineRule="auto"/>
              <w:jc w:val="center"/>
              <w:rPr>
                <w:b/>
              </w:rPr>
            </w:pPr>
          </w:p>
        </w:tc>
      </w:tr>
      <w:tr w:rsidR="007B26D8" w:rsidRPr="00AC5AD8" w14:paraId="39FDFCA7"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F5726D7" w14:textId="77777777" w:rsidR="007B26D8" w:rsidRPr="00AC5AD8" w:rsidRDefault="007B26D8" w:rsidP="003B42FA">
            <w:pPr>
              <w:pStyle w:val="bullet1"/>
            </w:pPr>
            <w:r w:rsidRPr="00AC5AD8">
              <w:t>Are those animals transgenic farm animals?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D79F021" w14:textId="77777777" w:rsidR="007B26D8" w:rsidRPr="00AC5AD8" w:rsidRDefault="007B26D8" w:rsidP="00737CDA">
            <w:pPr>
              <w:spacing w:after="160" w:line="259" w:lineRule="auto"/>
              <w:jc w:val="center"/>
              <w:rPr>
                <w:b/>
              </w:rPr>
            </w:pPr>
          </w:p>
        </w:tc>
      </w:tr>
      <w:tr w:rsidR="007B26D8" w:rsidRPr="00AC5AD8" w14:paraId="08E438FA"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FD26443" w14:textId="77777777" w:rsidR="007B26D8" w:rsidRPr="00AC5AD8" w:rsidRDefault="007B26D8" w:rsidP="003B42FA">
            <w:pPr>
              <w:pStyle w:val="bullet1"/>
            </w:pPr>
            <w:r w:rsidRPr="00AC5AD8">
              <w:t>Are those animals cloned farm animals?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55D5720" w14:textId="77777777" w:rsidR="007B26D8" w:rsidRPr="00AC5AD8" w:rsidRDefault="007B26D8" w:rsidP="00737CDA">
            <w:pPr>
              <w:spacing w:after="160" w:line="259" w:lineRule="auto"/>
              <w:jc w:val="center"/>
              <w:rPr>
                <w:b/>
              </w:rPr>
            </w:pPr>
          </w:p>
        </w:tc>
      </w:tr>
      <w:tr w:rsidR="007B26D8" w:rsidRPr="00AC5AD8" w14:paraId="414521A6"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366A73D6" w14:textId="77777777" w:rsidR="007B26D8" w:rsidRPr="00AC5AD8" w:rsidRDefault="007B26D8" w:rsidP="003B42FA">
            <w:pPr>
              <w:pStyle w:val="bullet1"/>
            </w:pPr>
            <w:r w:rsidRPr="00AC5AD8">
              <w:t>Are those animals’ nonhuman primates?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CEAA83E" w14:textId="77777777" w:rsidR="007B26D8" w:rsidRPr="00AC5AD8" w:rsidRDefault="007B26D8" w:rsidP="00737CDA">
            <w:pPr>
              <w:spacing w:after="160" w:line="259" w:lineRule="auto"/>
              <w:jc w:val="center"/>
              <w:rPr>
                <w:b/>
              </w:rPr>
            </w:pPr>
          </w:p>
        </w:tc>
      </w:tr>
      <w:tr w:rsidR="007B26D8" w:rsidRPr="00AC5AD8" w14:paraId="3C35F46C"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1428AFF4" w14:textId="77777777" w:rsidR="007B26D8" w:rsidRPr="00AC5AD8" w:rsidRDefault="007B26D8" w:rsidP="00C43251">
            <w:pPr>
              <w:spacing w:after="160" w:line="259" w:lineRule="auto"/>
              <w:jc w:val="both"/>
              <w:rPr>
                <w:b/>
              </w:rPr>
            </w:pPr>
            <w:r w:rsidRPr="00AC5AD8">
              <w:rPr>
                <w:b/>
              </w:rPr>
              <w:t>Research Involving Developing Countries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7F2E487" w14:textId="77777777" w:rsidR="007B26D8" w:rsidRPr="00AC5AD8" w:rsidRDefault="007B26D8" w:rsidP="00737CDA">
            <w:pPr>
              <w:spacing w:after="160" w:line="259" w:lineRule="auto"/>
              <w:jc w:val="center"/>
              <w:rPr>
                <w:b/>
              </w:rPr>
            </w:pPr>
          </w:p>
        </w:tc>
      </w:tr>
      <w:tr w:rsidR="007B26D8" w:rsidRPr="00AC5AD8" w14:paraId="15A00122"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7CEEA3EE" w14:textId="77777777" w:rsidR="007B26D8" w:rsidRPr="00AC5AD8" w:rsidRDefault="007B26D8" w:rsidP="003B42FA">
            <w:pPr>
              <w:pStyle w:val="bullet1"/>
            </w:pPr>
            <w:r w:rsidRPr="00AC5AD8">
              <w:t>Use of local resources (genetic, animal, plant etc)</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6A13D35A" w14:textId="77777777" w:rsidR="007B26D8" w:rsidRPr="00AC5AD8" w:rsidRDefault="007B26D8" w:rsidP="00737CDA">
            <w:pPr>
              <w:spacing w:after="160" w:line="259" w:lineRule="auto"/>
              <w:jc w:val="center"/>
              <w:rPr>
                <w:b/>
              </w:rPr>
            </w:pPr>
          </w:p>
        </w:tc>
      </w:tr>
      <w:tr w:rsidR="007B26D8" w:rsidRPr="00AC5AD8" w14:paraId="429A4102"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36583C3C" w14:textId="77777777" w:rsidR="007B26D8" w:rsidRPr="00F36BB7" w:rsidRDefault="007B26D8" w:rsidP="004A5D8E">
            <w:pPr>
              <w:pStyle w:val="bullet1"/>
            </w:pPr>
            <w:r w:rsidRPr="00F36BB7">
              <w:t>Benefit to local community (capacity building i.e. access to healthcare, education etc)</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720B9D30" w14:textId="77777777" w:rsidR="007B26D8" w:rsidRPr="00AC5AD8" w:rsidRDefault="007B26D8" w:rsidP="00737CDA">
            <w:pPr>
              <w:spacing w:after="160" w:line="259" w:lineRule="auto"/>
              <w:jc w:val="center"/>
              <w:rPr>
                <w:b/>
              </w:rPr>
            </w:pPr>
          </w:p>
        </w:tc>
      </w:tr>
      <w:tr w:rsidR="007B26D8" w:rsidRPr="00AC5AD8" w14:paraId="3E83220A"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32BCCC42" w14:textId="77777777" w:rsidR="007B26D8" w:rsidRPr="00AC5AD8" w:rsidRDefault="007B26D8" w:rsidP="00C43251">
            <w:pPr>
              <w:spacing w:after="160" w:line="259" w:lineRule="auto"/>
              <w:jc w:val="both"/>
              <w:rPr>
                <w:b/>
              </w:rPr>
            </w:pPr>
            <w:r w:rsidRPr="00AC5AD8">
              <w:rPr>
                <w:b/>
              </w:rPr>
              <w:t>Dual Use</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0FF4D459" w14:textId="77777777" w:rsidR="007B26D8" w:rsidRPr="00AC5AD8" w:rsidRDefault="007B26D8" w:rsidP="00737CDA">
            <w:pPr>
              <w:spacing w:after="160" w:line="259" w:lineRule="auto"/>
              <w:jc w:val="center"/>
              <w:rPr>
                <w:b/>
              </w:rPr>
            </w:pPr>
          </w:p>
        </w:tc>
      </w:tr>
      <w:tr w:rsidR="007B26D8" w:rsidRPr="00AC5AD8" w14:paraId="019FCF65"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47BDACF4" w14:textId="77777777" w:rsidR="007B26D8" w:rsidRPr="00F36BB7" w:rsidRDefault="007B26D8" w:rsidP="004A5D8E">
            <w:pPr>
              <w:pStyle w:val="bullet1"/>
              <w:rPr>
                <w:b/>
              </w:rPr>
            </w:pPr>
            <w:r w:rsidRPr="00F36BB7">
              <w:lastRenderedPageBreak/>
              <w:t>Research having direct military application</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52A0E5E1" w14:textId="77777777" w:rsidR="007B26D8" w:rsidRPr="00AC5AD8" w:rsidRDefault="007B26D8" w:rsidP="00737CDA">
            <w:pPr>
              <w:spacing w:after="160" w:line="259" w:lineRule="auto"/>
              <w:jc w:val="center"/>
              <w:rPr>
                <w:b/>
              </w:rPr>
            </w:pPr>
          </w:p>
        </w:tc>
      </w:tr>
      <w:tr w:rsidR="007B26D8" w:rsidRPr="00AC5AD8" w14:paraId="324546B4"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6AE40352" w14:textId="77777777" w:rsidR="007B26D8" w:rsidRPr="00F36BB7" w:rsidRDefault="007B26D8" w:rsidP="004A5D8E">
            <w:pPr>
              <w:pStyle w:val="bullet1"/>
              <w:rPr>
                <w:b/>
              </w:rPr>
            </w:pPr>
            <w:r w:rsidRPr="00F36BB7">
              <w:t>Research having the potential for terrorist abuse</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48605262" w14:textId="77777777" w:rsidR="007B26D8" w:rsidRPr="00AC5AD8" w:rsidRDefault="007B26D8" w:rsidP="00737CDA">
            <w:pPr>
              <w:spacing w:after="160" w:line="259" w:lineRule="auto"/>
              <w:jc w:val="center"/>
              <w:rPr>
                <w:b/>
              </w:rPr>
            </w:pPr>
          </w:p>
        </w:tc>
      </w:tr>
      <w:tr w:rsidR="007B26D8" w:rsidRPr="00AC5AD8" w14:paraId="5C2DE256"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26B63DB6" w14:textId="77777777" w:rsidR="007B26D8" w:rsidRPr="00AC5AD8" w:rsidRDefault="007B26D8" w:rsidP="00C43251">
            <w:pPr>
              <w:spacing w:after="160" w:line="259" w:lineRule="auto"/>
              <w:jc w:val="both"/>
              <w:rPr>
                <w:b/>
              </w:rPr>
            </w:pPr>
            <w:r w:rsidRPr="00AC5AD8">
              <w:rPr>
                <w:b/>
              </w:rPr>
              <w:t>ICT Implants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386A2C2F" w14:textId="77777777" w:rsidR="007B26D8" w:rsidRPr="00AC5AD8" w:rsidRDefault="007B26D8" w:rsidP="00737CDA">
            <w:pPr>
              <w:spacing w:after="160" w:line="259" w:lineRule="auto"/>
              <w:jc w:val="center"/>
              <w:rPr>
                <w:b/>
              </w:rPr>
            </w:pPr>
          </w:p>
        </w:tc>
      </w:tr>
      <w:tr w:rsidR="007B26D8" w:rsidRPr="00AC5AD8" w14:paraId="12516407"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6750E038" w14:textId="77777777" w:rsidR="007B26D8" w:rsidRPr="00AC5AD8" w:rsidRDefault="007B26D8" w:rsidP="003B42FA">
            <w:pPr>
              <w:pStyle w:val="bullet1"/>
              <w:rPr>
                <w:b/>
              </w:rPr>
            </w:pPr>
            <w:r w:rsidRPr="00AC5AD8">
              <w:t>Does the proposal involve clinical trials of ICT implants?</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24B6C286" w14:textId="77777777" w:rsidR="007B26D8" w:rsidRPr="00AC5AD8" w:rsidRDefault="007B26D8" w:rsidP="00737CDA">
            <w:pPr>
              <w:spacing w:after="160" w:line="259" w:lineRule="auto"/>
              <w:jc w:val="center"/>
              <w:rPr>
                <w:b/>
              </w:rPr>
            </w:pPr>
          </w:p>
        </w:tc>
      </w:tr>
      <w:tr w:rsidR="007B26D8" w:rsidRPr="00AC5AD8" w14:paraId="67286208" w14:textId="77777777" w:rsidTr="00737CDA">
        <w:tc>
          <w:tcPr>
            <w:tcW w:w="8375"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tcPr>
          <w:p w14:paraId="57770FBF" w14:textId="77777777" w:rsidR="007B26D8" w:rsidRPr="00AC5AD8" w:rsidRDefault="007B26D8" w:rsidP="00C43251">
            <w:pPr>
              <w:spacing w:after="160" w:line="259" w:lineRule="auto"/>
              <w:jc w:val="both"/>
              <w:rPr>
                <w:b/>
              </w:rPr>
            </w:pPr>
            <w:r w:rsidRPr="00AC5AD8">
              <w:rPr>
                <w:b/>
              </w:rPr>
              <w:t>I CONFIRM THAT NONE OF THE ABOVE ISSUES APPLY TO MY PROPOSAL</w:t>
            </w:r>
          </w:p>
        </w:tc>
        <w:tc>
          <w:tcPr>
            <w:tcW w:w="1258" w:type="dxa"/>
            <w:tcBorders>
              <w:top w:val="single" w:sz="4" w:space="0" w:color="000000" w:themeColor="text2"/>
              <w:left w:val="single" w:sz="4" w:space="0" w:color="000000" w:themeColor="text2"/>
              <w:bottom w:val="single" w:sz="4" w:space="0" w:color="000000" w:themeColor="text2"/>
              <w:right w:val="single" w:sz="4" w:space="0" w:color="000000" w:themeColor="text2"/>
            </w:tcBorders>
            <w:shd w:val="clear" w:color="auto" w:fill="FFFFFF" w:themeFill="background2"/>
            <w:vAlign w:val="center"/>
          </w:tcPr>
          <w:p w14:paraId="0DA3FCDD" w14:textId="77777777" w:rsidR="007B26D8" w:rsidRPr="00AC5AD8" w:rsidRDefault="007B26D8" w:rsidP="00737CDA">
            <w:pPr>
              <w:spacing w:after="160" w:line="259" w:lineRule="auto"/>
              <w:jc w:val="center"/>
            </w:pPr>
          </w:p>
        </w:tc>
      </w:tr>
    </w:tbl>
    <w:p w14:paraId="1345AC25" w14:textId="77777777" w:rsidR="007B26D8" w:rsidRDefault="007B26D8" w:rsidP="007B26D8">
      <w:pPr>
        <w:pStyle w:val="ListParagraph"/>
        <w:spacing w:after="160" w:line="259" w:lineRule="auto"/>
        <w:ind w:left="768"/>
        <w:jc w:val="both"/>
        <w:rPr>
          <w:b/>
        </w:rPr>
      </w:pPr>
      <w:bookmarkStart w:id="11" w:name="_heading=h.206ipza" w:colFirst="0" w:colLast="0"/>
      <w:bookmarkEnd w:id="11"/>
    </w:p>
    <w:p w14:paraId="72E9B5BF" w14:textId="3C215104" w:rsidR="007B26D8" w:rsidRPr="00403679" w:rsidRDefault="007B26D8" w:rsidP="00403679">
      <w:pPr>
        <w:pStyle w:val="ListParagraph"/>
        <w:numPr>
          <w:ilvl w:val="1"/>
          <w:numId w:val="41"/>
        </w:numPr>
        <w:spacing w:after="160" w:line="259" w:lineRule="auto"/>
        <w:jc w:val="both"/>
        <w:rPr>
          <w:b/>
        </w:rPr>
      </w:pPr>
      <w:r w:rsidRPr="00403679">
        <w:rPr>
          <w:b/>
        </w:rPr>
        <w:t>Ethics</w:t>
      </w:r>
    </w:p>
    <w:p w14:paraId="0AEE43F8" w14:textId="77777777" w:rsidR="007B26D8" w:rsidRPr="00AC5AD8" w:rsidRDefault="007B26D8" w:rsidP="007B26D8">
      <w:pPr>
        <w:spacing w:after="160" w:line="259" w:lineRule="auto"/>
        <w:jc w:val="both"/>
      </w:pPr>
      <w:r w:rsidRPr="00AC5AD8">
        <w:t>If you have entered any ethics issues in the ethics self-assessment table, you must, once selected submit:</w:t>
      </w:r>
    </w:p>
    <w:p w14:paraId="71B24401" w14:textId="77777777" w:rsidR="007B26D8" w:rsidRPr="00AC5AD8" w:rsidRDefault="007B26D8" w:rsidP="5162AA35">
      <w:pPr>
        <w:pStyle w:val="bullet1"/>
        <w:numPr>
          <w:ilvl w:val="0"/>
          <w:numId w:val="0"/>
        </w:numPr>
      </w:pPr>
      <w:r w:rsidRPr="5162AA35">
        <w:t xml:space="preserve">how the proposal meets the national legal and ethical requirements of the country or countries where the tasks raising ethical issues are to be carried </w:t>
      </w:r>
      <w:proofErr w:type="gramStart"/>
      <w:r w:rsidRPr="5162AA35">
        <w:t>out;</w:t>
      </w:r>
      <w:proofErr w:type="gramEnd"/>
      <w:r w:rsidRPr="5162AA35">
        <w:t xml:space="preserve"> </w:t>
      </w:r>
    </w:p>
    <w:p w14:paraId="5EE7BC11" w14:textId="77777777" w:rsidR="007B26D8" w:rsidRPr="00AC5AD8" w:rsidRDefault="007B26D8" w:rsidP="5162AA35">
      <w:pPr>
        <w:pStyle w:val="bullet1"/>
        <w:numPr>
          <w:ilvl w:val="0"/>
          <w:numId w:val="0"/>
        </w:numPr>
      </w:pPr>
      <w:r w:rsidRPr="5162AA35">
        <w:t xml:space="preserve">explain in detail how you intend to address the issues in the ethics self-assessment table, </w:t>
      </w:r>
      <w:proofErr w:type="gramStart"/>
      <w:r w:rsidRPr="5162AA35">
        <w:t>in particular as</w:t>
      </w:r>
      <w:proofErr w:type="gramEnd"/>
      <w:r w:rsidRPr="5162AA35">
        <w:t xml:space="preserve"> regards:</w:t>
      </w:r>
    </w:p>
    <w:p w14:paraId="7B26D2FB" w14:textId="77777777" w:rsidR="007B26D8" w:rsidRPr="00AC5AD8" w:rsidRDefault="007B26D8" w:rsidP="006E366C">
      <w:pPr>
        <w:pStyle w:val="bullet3"/>
        <w:numPr>
          <w:ilvl w:val="1"/>
          <w:numId w:val="1"/>
        </w:numPr>
      </w:pPr>
      <w:r w:rsidRPr="5162AA35">
        <w:t>research objectives (e.g. study of vulnerable populations, dual use, etc.)</w:t>
      </w:r>
    </w:p>
    <w:p w14:paraId="1B78DC39" w14:textId="77777777" w:rsidR="007B26D8" w:rsidRPr="00AC5AD8" w:rsidRDefault="007B26D8" w:rsidP="006E366C">
      <w:pPr>
        <w:pStyle w:val="bullet3"/>
        <w:numPr>
          <w:ilvl w:val="1"/>
          <w:numId w:val="1"/>
        </w:numPr>
      </w:pPr>
      <w:r w:rsidRPr="5162AA35">
        <w:t xml:space="preserve">research methodology (e.g. clinical trials, involvement of children and related consent procedures, protection of any data collected, etc.) </w:t>
      </w:r>
    </w:p>
    <w:p w14:paraId="06A5460F" w14:textId="77777777" w:rsidR="007B26D8" w:rsidRPr="00AC5AD8" w:rsidRDefault="007B26D8" w:rsidP="006E366C">
      <w:pPr>
        <w:pStyle w:val="bullet3"/>
        <w:numPr>
          <w:ilvl w:val="1"/>
          <w:numId w:val="1"/>
        </w:numPr>
      </w:pPr>
      <w:r w:rsidRPr="00AC5AD8">
        <w:t>the potential impact of the research (e.g. dual use issues, environmental damage, stigmatization of particular social groups, political or financial retaliation, benefit-sharing, malevolent use, etc.).</w:t>
      </w:r>
    </w:p>
    <w:p w14:paraId="0D7D6EA4" w14:textId="77777777" w:rsidR="007B26D8" w:rsidRPr="00AC5AD8" w:rsidRDefault="007B26D8" w:rsidP="003B42FA">
      <w:pPr>
        <w:pStyle w:val="bullet1"/>
      </w:pPr>
      <w:r w:rsidRPr="00AC5AD8">
        <w:t>provide the documents that you need under national law (if you already have them), e.g.:</w:t>
      </w:r>
    </w:p>
    <w:p w14:paraId="200A3E1B" w14:textId="77777777" w:rsidR="007B26D8" w:rsidRPr="00AC5AD8" w:rsidRDefault="007B26D8" w:rsidP="006E366C">
      <w:pPr>
        <w:pStyle w:val="bullet3"/>
        <w:numPr>
          <w:ilvl w:val="1"/>
          <w:numId w:val="1"/>
        </w:numPr>
      </w:pPr>
      <w:r w:rsidRPr="5162AA35">
        <w:t xml:space="preserve">an ethics committee </w:t>
      </w:r>
      <w:proofErr w:type="gramStart"/>
      <w:r w:rsidRPr="5162AA35">
        <w:t>opinion;</w:t>
      </w:r>
      <w:proofErr w:type="gramEnd"/>
    </w:p>
    <w:p w14:paraId="43FD51F3" w14:textId="77777777" w:rsidR="007B26D8" w:rsidRPr="00AC5AD8" w:rsidRDefault="007B26D8" w:rsidP="006E366C">
      <w:pPr>
        <w:pStyle w:val="bullet3"/>
        <w:numPr>
          <w:ilvl w:val="1"/>
          <w:numId w:val="1"/>
        </w:numPr>
      </w:pPr>
      <w:r w:rsidRPr="5162AA35">
        <w:t>the document notifying activities raising ethical issues or authorizing such activities</w:t>
      </w:r>
    </w:p>
    <w:p w14:paraId="683D9D55" w14:textId="77777777" w:rsidR="007B26D8" w:rsidRPr="00AC5AD8" w:rsidRDefault="007B26D8" w:rsidP="5162AA35">
      <w:pPr>
        <w:pStyle w:val="bullet1"/>
        <w:numPr>
          <w:ilvl w:val="0"/>
          <w:numId w:val="0"/>
        </w:numPr>
      </w:pPr>
      <w:r w:rsidRPr="5162AA35">
        <w:t>If these documents are not in English, you must also submit an English summary of them (containing, if available, the conclusions of the committee or authority concerned).</w:t>
      </w:r>
    </w:p>
    <w:p w14:paraId="1EC9BFB7" w14:textId="77777777" w:rsidR="007B26D8" w:rsidRPr="00AC5AD8" w:rsidRDefault="007B26D8" w:rsidP="5162AA35">
      <w:pPr>
        <w:pStyle w:val="bullet1"/>
        <w:numPr>
          <w:ilvl w:val="0"/>
          <w:numId w:val="0"/>
        </w:numPr>
      </w:pPr>
      <w:r w:rsidRPr="5162AA35">
        <w:t>If you plan to request these documents specifically for the project you are proposing, your request must contain an explicit reference to the project title.</w:t>
      </w:r>
    </w:p>
    <w:p w14:paraId="3CCC904B" w14:textId="21083B76" w:rsidR="007B26D8" w:rsidRPr="00403679" w:rsidRDefault="007B26D8" w:rsidP="00403679">
      <w:pPr>
        <w:pStyle w:val="ListParagraph"/>
        <w:numPr>
          <w:ilvl w:val="1"/>
          <w:numId w:val="41"/>
        </w:numPr>
        <w:spacing w:after="160" w:line="259" w:lineRule="auto"/>
        <w:jc w:val="both"/>
        <w:rPr>
          <w:b/>
        </w:rPr>
      </w:pPr>
      <w:bookmarkStart w:id="12" w:name="_heading=h.4k668n3" w:colFirst="0" w:colLast="0"/>
      <w:bookmarkEnd w:id="12"/>
      <w:r w:rsidRPr="00403679">
        <w:rPr>
          <w:b/>
        </w:rPr>
        <w:t>Security</w:t>
      </w:r>
    </w:p>
    <w:p w14:paraId="0EC86BA9" w14:textId="77777777" w:rsidR="007B26D8" w:rsidRPr="00AC5AD8" w:rsidRDefault="007B26D8" w:rsidP="007B26D8">
      <w:pPr>
        <w:spacing w:after="160" w:line="259" w:lineRule="auto"/>
        <w:jc w:val="both"/>
        <w:rPr>
          <w:b/>
        </w:rPr>
      </w:pPr>
      <w:r w:rsidRPr="00AC5AD8">
        <w:rPr>
          <w:b/>
        </w:rPr>
        <w:t>Please indicate if your project will involve:</w:t>
      </w:r>
    </w:p>
    <w:p w14:paraId="39D6E0C7" w14:textId="77777777" w:rsidR="007B26D8" w:rsidRPr="00AC5AD8" w:rsidRDefault="007B26D8" w:rsidP="003B42FA">
      <w:pPr>
        <w:pStyle w:val="bullet1"/>
      </w:pPr>
      <w:r w:rsidRPr="00AC5AD8">
        <w:t>Activities or results raising security issues</w:t>
      </w:r>
      <w:r w:rsidRPr="00AC5AD8">
        <w:rPr>
          <w:u w:val="single"/>
        </w:rPr>
        <w:t xml:space="preserve">:  </w:t>
      </w:r>
      <w:r w:rsidRPr="00AC5AD8">
        <w:rPr>
          <w:u w:val="single"/>
        </w:rPr>
        <w:tab/>
      </w:r>
      <w:r w:rsidRPr="00AC5AD8">
        <w:rPr>
          <w:u w:val="single"/>
        </w:rPr>
        <w:tab/>
      </w:r>
      <w:r w:rsidRPr="00AC5AD8">
        <w:t>(YES/NO)</w:t>
      </w:r>
    </w:p>
    <w:p w14:paraId="0379F67B" w14:textId="77777777" w:rsidR="007B26D8" w:rsidRPr="00AC5AD8" w:rsidRDefault="007B26D8" w:rsidP="003B42FA">
      <w:pPr>
        <w:pStyle w:val="bullet1"/>
      </w:pPr>
      <w:r w:rsidRPr="00AC5AD8">
        <w:t xml:space="preserve">'EU-classified information' as background or results: </w:t>
      </w:r>
      <w:r w:rsidRPr="00AC5AD8">
        <w:rPr>
          <w:u w:val="single"/>
        </w:rPr>
        <w:tab/>
      </w:r>
      <w:r w:rsidRPr="00AC5AD8">
        <w:rPr>
          <w:u w:val="single"/>
        </w:rPr>
        <w:tab/>
      </w:r>
      <w:r w:rsidRPr="00AC5AD8">
        <w:t xml:space="preserve">(YES/NO) </w:t>
      </w:r>
    </w:p>
    <w:p w14:paraId="485238C8" w14:textId="31FAD6B4" w:rsidR="00CE7CE5" w:rsidRDefault="007B26D8" w:rsidP="00AB23D6">
      <w:pPr>
        <w:pStyle w:val="bullet1"/>
      </w:pPr>
      <w:r w:rsidRPr="00AC5AD8">
        <w:t xml:space="preserve">Any potential “dual use” of results: </w:t>
      </w:r>
      <w:r w:rsidRPr="00AC5AD8">
        <w:rPr>
          <w:u w:val="single"/>
        </w:rPr>
        <w:tab/>
      </w:r>
      <w:r w:rsidRPr="00AC5AD8">
        <w:rPr>
          <w:u w:val="single"/>
        </w:rPr>
        <w:tab/>
      </w:r>
      <w:r w:rsidRPr="00AC5AD8">
        <w:t xml:space="preserve">(YES/NO) </w:t>
      </w:r>
    </w:p>
    <w:p w14:paraId="0C7A521A" w14:textId="4F78BE6E" w:rsidR="001B2285" w:rsidRPr="00F36BB7" w:rsidRDefault="001B2285" w:rsidP="00AB23D6">
      <w:pPr>
        <w:pStyle w:val="BodyText"/>
        <w:rPr>
          <w:rFonts w:asciiTheme="minorHAnsi" w:hAnsiTheme="minorHAnsi"/>
          <w:szCs w:val="22"/>
        </w:rPr>
      </w:pPr>
    </w:p>
    <w:p w14:paraId="2DF75972" w14:textId="7C5791B9" w:rsidR="001B2285" w:rsidRPr="00F36BB7" w:rsidRDefault="001B2285" w:rsidP="00AB23D6">
      <w:pPr>
        <w:pStyle w:val="BodyText"/>
        <w:rPr>
          <w:rFonts w:asciiTheme="minorHAnsi" w:hAnsiTheme="minorHAnsi"/>
          <w:szCs w:val="22"/>
        </w:rPr>
      </w:pPr>
    </w:p>
    <w:p w14:paraId="7D60B110" w14:textId="45F3EFF2" w:rsidR="001B2285" w:rsidRPr="00F36BB7" w:rsidRDefault="001B2285" w:rsidP="00AB23D6">
      <w:pPr>
        <w:pStyle w:val="BodyText"/>
        <w:rPr>
          <w:rFonts w:asciiTheme="minorHAnsi" w:hAnsiTheme="minorHAnsi"/>
          <w:szCs w:val="22"/>
        </w:rPr>
      </w:pPr>
    </w:p>
    <w:p w14:paraId="1B78712B" w14:textId="77777777" w:rsidR="001B2285" w:rsidRPr="00F36BB7" w:rsidRDefault="001B2285" w:rsidP="00AB23D6">
      <w:pPr>
        <w:pStyle w:val="BodyText"/>
        <w:rPr>
          <w:rFonts w:asciiTheme="minorHAnsi" w:hAnsiTheme="minorHAnsi"/>
          <w:szCs w:val="22"/>
        </w:rPr>
      </w:pPr>
    </w:p>
    <w:p w14:paraId="1649D1B2" w14:textId="0EEE8DE7" w:rsidR="001B2285" w:rsidRDefault="00CE7CE5" w:rsidP="00AB23D6">
      <w:pPr>
        <w:pStyle w:val="BodyText"/>
      </w:pPr>
      <w:r>
        <w:rPr>
          <w:noProof/>
        </w:rPr>
        <w:lastRenderedPageBreak/>
        <mc:AlternateContent>
          <mc:Choice Requires="wpg">
            <w:drawing>
              <wp:anchor distT="0" distB="0" distL="114300" distR="114300" simplePos="0" relativeHeight="251658243" behindDoc="0" locked="0" layoutInCell="1" allowOverlap="1" wp14:anchorId="70C687EB" wp14:editId="07405BA0">
                <wp:simplePos x="0" y="0"/>
                <wp:positionH relativeFrom="column">
                  <wp:posOffset>-824230</wp:posOffset>
                </wp:positionH>
                <wp:positionV relativeFrom="paragraph">
                  <wp:posOffset>-1521297</wp:posOffset>
                </wp:positionV>
                <wp:extent cx="8095615" cy="11447780"/>
                <wp:effectExtent l="0" t="0" r="0" b="0"/>
                <wp:wrapNone/>
                <wp:docPr id="1023632379" name="Group 1"/>
                <wp:cNvGraphicFramePr/>
                <a:graphic xmlns:a="http://schemas.openxmlformats.org/drawingml/2006/main">
                  <a:graphicData uri="http://schemas.microsoft.com/office/word/2010/wordprocessingGroup">
                    <wpg:wgp>
                      <wpg:cNvGrpSpPr/>
                      <wpg:grpSpPr>
                        <a:xfrm>
                          <a:off x="0" y="0"/>
                          <a:ext cx="8095615" cy="11447780"/>
                          <a:chOff x="0" y="0"/>
                          <a:chExt cx="8095615" cy="11447780"/>
                        </a:xfrm>
                      </wpg:grpSpPr>
                      <pic:pic xmlns:pic="http://schemas.openxmlformats.org/drawingml/2006/picture">
                        <pic:nvPicPr>
                          <pic:cNvPr id="1179515832" name="Imagen 1179515832" descr="A purple and blue background with lines&#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95615" cy="11447780"/>
                          </a:xfrm>
                          <a:prstGeom prst="rect">
                            <a:avLst/>
                          </a:prstGeom>
                          <a:noFill/>
                          <a:ln>
                            <a:noFill/>
                          </a:ln>
                        </pic:spPr>
                      </pic:pic>
                      <pic:pic xmlns:pic="http://schemas.openxmlformats.org/drawingml/2006/picture">
                        <pic:nvPicPr>
                          <pic:cNvPr id="1057882141" name="Imagen 1057882141" descr="A black background with white text&#10;&#10;Description automatically generated"/>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4001632" y="1204111"/>
                            <a:ext cx="2757805" cy="942975"/>
                          </a:xfrm>
                          <a:prstGeom prst="rect">
                            <a:avLst/>
                          </a:prstGeom>
                          <a:noFill/>
                          <a:ln>
                            <a:noFill/>
                          </a:ln>
                        </pic:spPr>
                      </pic:pic>
                      <pic:pic xmlns:pic="http://schemas.openxmlformats.org/drawingml/2006/picture">
                        <pic:nvPicPr>
                          <pic:cNvPr id="2045422397" name="Imagen 204542239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23865" y="10085561"/>
                            <a:ext cx="1424305" cy="299085"/>
                          </a:xfrm>
                          <a:prstGeom prst="rect">
                            <a:avLst/>
                          </a:prstGeom>
                          <a:noFill/>
                          <a:ln>
                            <a:noFill/>
                          </a:ln>
                        </pic:spPr>
                      </pic:pic>
                      <wps:wsp>
                        <wps:cNvPr id="373096062" name="Cuadro de texto 373096062"/>
                        <wps:cNvSpPr txBox="1">
                          <a:spLocks noChangeArrowheads="1"/>
                        </wps:cNvSpPr>
                        <wps:spPr bwMode="auto">
                          <a:xfrm>
                            <a:off x="2589291" y="9931652"/>
                            <a:ext cx="4177665" cy="935675"/>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wps:txbx>
                        <wps:bodyPr rot="0" vert="horz" wrap="square" lIns="91440" tIns="144000" rIns="91440" bIns="90000" anchor="ctr" anchorCtr="0" upright="1">
                          <a:spAutoFit/>
                        </wps:bodyPr>
                      </wps:wsp>
                      <wps:wsp>
                        <wps:cNvPr id="1252986809" name="Cuadro de texto 1252986809"/>
                        <wps:cNvSpPr txBox="1">
                          <a:spLocks noChangeArrowheads="1"/>
                        </wps:cNvSpPr>
                        <wps:spPr bwMode="auto">
                          <a:xfrm>
                            <a:off x="3929204" y="2064191"/>
                            <a:ext cx="2858770" cy="944880"/>
                          </a:xfrm>
                          <a:prstGeom prst="rect">
                            <a:avLst/>
                          </a:prstGeom>
                          <a:noFill/>
                          <a:ln>
                            <a:noFill/>
                          </a:ln>
                          <a:extLst>
                            <a:ext uri="{909E8E84-426E-40DD-AFC4-6F175D3DCCD1}">
                              <a14:hiddenFill xmlns:a14="http://schemas.microsoft.com/office/drawing/2010/main">
                                <a:solidFill>
                                  <a:schemeClr val="lt1">
                                    <a:lumMod val="100000"/>
                                    <a:lumOff val="0"/>
                                    <a:alpha val="72940"/>
                                  </a:schemeClr>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wps:txbx>
                        <wps:bodyPr rot="0" vert="horz" wrap="square" lIns="91440" tIns="144000" rIns="91440" bIns="90000" anchor="ctr" anchorCtr="0" upright="1">
                          <a:noAutofit/>
                        </wps:bodyPr>
                      </wps:wsp>
                    </wpg:wgp>
                  </a:graphicData>
                </a:graphic>
              </wp:anchor>
            </w:drawing>
          </mc:Choice>
          <mc:Fallback>
            <w:pict>
              <v:group w14:anchorId="70C687EB" id="Group 1" o:spid="_x0000_s1028" style="position:absolute;left:0;text-align:left;margin-left:-64.9pt;margin-top:-119.8pt;width:637.45pt;height:901.4pt;z-index:251658243" coordsize="80956,11447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">
                <v:shape id="Imagen 1179515832" o:spid="_x0000_s1029" type="#_x0000_t75" alt="A purple and blue background with lines&#10;&#10;Description automatically generated" style="position:absolute;width:80956;height:1144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">
                  <v:imagedata r:id="rId17" o:title="A purple and blue background with lines&#10;&#10;Description automatically generated"/>
                </v:shape>
                <v:shape id="Imagen 1057882141" o:spid="_x0000_s1030" type="#_x0000_t75" alt="A black background with white text&#10;&#10;Description automatically generated" style="position:absolute;left:40016;top:12041;width:27578;height:9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">
                  <v:imagedata r:id="rId18" o:title="A black background with white text&#10;&#10;Description automatically generated"/>
                </v:shape>
                <v:shape id="Imagen 2045422397" o:spid="_x0000_s1031" type="#_x0000_t75" style="position:absolute;left:8238;top:100855;width:14243;height:29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">
                  <v:imagedata r:id="rId19" o:title=""/>
                </v:shape>
                <v:shape id="Cuadro de texto 373096062" o:spid="_x0000_s1032" type="#_x0000_t202" style="position:absolute;left:25892;top:99316;width:41777;height:93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" filled="f" fillcolor="#a0459a [3201]" stroked="f" strokeweight=".5pt">
                  <v:fill opacity="47802f"/>
                  <v:textbox style="mso-fit-shape-to-text:t" inset=",4mm,,2.5mm">
                    <w:txbxContent>
                      <w:p w14:paraId="08A60B90" w14:textId="77777777" w:rsidR="001B2285" w:rsidRPr="004473F0" w:rsidRDefault="001B2285" w:rsidP="003D1840">
                        <w:pPr>
                          <w:rPr>
                            <w:rFonts w:ascii="DM Sans" w:hAnsi="DM Sans"/>
                            <w:color w:val="FFFFFF" w:themeColor="background2"/>
                            <w:sz w:val="12"/>
                            <w:szCs w:val="12"/>
                          </w:rPr>
                        </w:pPr>
                        <w:r w:rsidRPr="004473F0">
                          <w:rPr>
                            <w:rFonts w:ascii="DM Sans" w:hAnsi="DM Sans"/>
                            <w:color w:val="FFFFFF" w:themeColor="background2"/>
                            <w:sz w:val="12"/>
                            <w:szCs w:val="12"/>
                          </w:rPr>
                          <w:t>Funded by the European Union. Views and opinions expressed are however those of the author(s) only and do not necessarily reflect those of the European Union or Directorate-General for Communications Networks, Content and Technology. Neither the European Union nor the granting authority can be held responsible for them.</w:t>
                        </w:r>
                      </w:p>
                      <w:p w14:paraId="65163747" w14:textId="77777777" w:rsidR="001B2285" w:rsidRPr="003D1840" w:rsidRDefault="001B2285" w:rsidP="001B2285">
                        <w:pPr>
                          <w:pStyle w:val="Documentcoverdate"/>
                          <w:rPr>
                            <w:sz w:val="12"/>
                            <w:szCs w:val="12"/>
                          </w:rPr>
                        </w:pPr>
                      </w:p>
                    </w:txbxContent>
                  </v:textbox>
                </v:shape>
                <v:shape id="Cuadro de texto 1252986809" o:spid="_x0000_s1033" type="#_x0000_t202" style="position:absolute;left:39292;top:20641;width:28587;height:944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" filled="f" fillcolor="#a0459a [3201]" stroked="f" strokeweight=".5pt">
                  <v:fill opacity="47802f"/>
                  <v:textbox inset=",4mm,,2.5mm">
                    <w:txbxContent>
                      <w:p w14:paraId="1CDE394B" w14:textId="77777777" w:rsidR="001151CE" w:rsidRPr="002E164F" w:rsidRDefault="001151CE" w:rsidP="001151CE">
                        <w:pPr>
                          <w:pStyle w:val="subtitlecover"/>
                          <w:jc w:val="right"/>
                          <w:rPr>
                            <w:sz w:val="19"/>
                            <w:szCs w:val="19"/>
                          </w:rPr>
                        </w:pPr>
                        <w:r w:rsidRPr="002E164F">
                          <w:rPr>
                            <w:sz w:val="19"/>
                            <w:szCs w:val="19"/>
                          </w:rPr>
                          <w:t>A Meta Operating System for Brokering Hyper-Distributed Applications on Cloud Computing Continuums</w:t>
                        </w:r>
                      </w:p>
                      <w:p w14:paraId="1448BF0D" w14:textId="77777777" w:rsidR="001151CE" w:rsidRPr="002E164F" w:rsidRDefault="001151CE" w:rsidP="001151CE">
                        <w:pPr>
                          <w:pStyle w:val="Documentcoverdate"/>
                          <w:rPr>
                            <w:sz w:val="20"/>
                          </w:rPr>
                        </w:pPr>
                      </w:p>
                    </w:txbxContent>
                  </v:textbox>
                </v:shape>
              </v:group>
            </w:pict>
          </mc:Fallback>
        </mc:AlternateContent>
      </w:r>
    </w:p>
    <w:p w14:paraId="40915C5A" w14:textId="7DFC5047" w:rsidR="001B2285" w:rsidRDefault="001B2285" w:rsidP="00AB23D6">
      <w:pPr>
        <w:pStyle w:val="BodyText"/>
      </w:pPr>
    </w:p>
    <w:p w14:paraId="02CBDBB9" w14:textId="39A46A56" w:rsidR="001B2285" w:rsidRDefault="001B2285" w:rsidP="00AB23D6">
      <w:pPr>
        <w:pStyle w:val="BodyText"/>
      </w:pPr>
    </w:p>
    <w:p w14:paraId="0FD3034E" w14:textId="4DB02482" w:rsidR="001B2285" w:rsidRDefault="001B2285" w:rsidP="00AB23D6">
      <w:pPr>
        <w:pStyle w:val="BodyText"/>
      </w:pPr>
    </w:p>
    <w:p w14:paraId="053C6820" w14:textId="33E5C806" w:rsidR="001B2285" w:rsidRPr="00C75FEA" w:rsidRDefault="001B2285" w:rsidP="00AB23D6">
      <w:pPr>
        <w:pStyle w:val="BodyText"/>
      </w:pPr>
    </w:p>
    <w:p w14:paraId="72BCD1B8" w14:textId="4FDC7EAE" w:rsidR="00AB23D6" w:rsidRDefault="00AB23D6" w:rsidP="00147D89">
      <w:pPr>
        <w:pStyle w:val="BodyText"/>
      </w:pPr>
    </w:p>
    <w:sectPr w:rsidR="00AB23D6" w:rsidSect="00877748">
      <w:headerReference w:type="default" r:id="rId20"/>
      <w:footerReference w:type="even" r:id="rId21"/>
      <w:footerReference w:type="default" r:id="rId22"/>
      <w:headerReference w:type="first" r:id="rId23"/>
      <w:pgSz w:w="11900" w:h="16840"/>
      <w:pgMar w:top="-2410" w:right="1247" w:bottom="-1134" w:left="1298" w:header="0"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F8C10" w14:textId="77777777" w:rsidR="0026008D" w:rsidRDefault="0026008D" w:rsidP="00D44A5B">
      <w:r>
        <w:separator/>
      </w:r>
    </w:p>
    <w:p w14:paraId="726D387F" w14:textId="77777777" w:rsidR="0026008D" w:rsidRDefault="0026008D" w:rsidP="00D44A5B"/>
    <w:p w14:paraId="631D558C" w14:textId="77777777" w:rsidR="0026008D" w:rsidRDefault="0026008D" w:rsidP="00D44A5B"/>
  </w:endnote>
  <w:endnote w:type="continuationSeparator" w:id="0">
    <w:p w14:paraId="6455BBCC" w14:textId="77777777" w:rsidR="0026008D" w:rsidRDefault="0026008D" w:rsidP="00D44A5B">
      <w:r>
        <w:continuationSeparator/>
      </w:r>
    </w:p>
    <w:p w14:paraId="481261FE" w14:textId="77777777" w:rsidR="0026008D" w:rsidRDefault="0026008D" w:rsidP="00D44A5B"/>
    <w:p w14:paraId="044621CC" w14:textId="77777777" w:rsidR="0026008D" w:rsidRDefault="0026008D" w:rsidP="00D44A5B"/>
  </w:endnote>
  <w:endnote w:type="continuationNotice" w:id="1">
    <w:p w14:paraId="25E54D68" w14:textId="77777777" w:rsidR="0026008D" w:rsidRDefault="002600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98E3E7D-6E38-E24F-BBCD-1A73598C92BB}"/>
    <w:embedBold r:id="rId2" w:fontKey="{C764C556-535B-C34A-AB63-3A5C2440DCB0}"/>
    <w:embedItalic r:id="rId3" w:fontKey="{BB5A394C-AFB4-4A41-A526-3B236FCB911D}"/>
    <w:embedBoldItalic r:id="rId4" w:fontKey="{DBD0F3E2-2983-C24F-B993-6AFCF81E5647}"/>
  </w:font>
  <w:font w:name="Symbol">
    <w:panose1 w:val="05050102010706020507"/>
    <w:charset w:val="02"/>
    <w:family w:val="decorative"/>
    <w:pitch w:val="variable"/>
    <w:sig w:usb0="00000000" w:usb1="10000000" w:usb2="00000000" w:usb3="00000000" w:csb0="80000000" w:csb1="00000000"/>
    <w:embedRegular r:id="rId5" w:fontKey="{EBCC892B-E84C-5E48-9C75-D3211A7E9A18}"/>
  </w:font>
  <w:font w:name="Courier New">
    <w:panose1 w:val="02070309020205020404"/>
    <w:charset w:val="00"/>
    <w:family w:val="modern"/>
    <w:pitch w:val="fixed"/>
    <w:sig w:usb0="E0002AFF" w:usb1="C0007843" w:usb2="00000009" w:usb3="00000000" w:csb0="000001FF" w:csb1="00000000"/>
    <w:embedRegular r:id="rId6" w:fontKey="{2C201201-7F4B-2644-A12C-4BF74A550075}"/>
  </w:font>
  <w:font w:name="Wingdings">
    <w:panose1 w:val="05000000000000000000"/>
    <w:charset w:val="4D"/>
    <w:family w:val="decorative"/>
    <w:pitch w:val="variable"/>
    <w:sig w:usb0="00000003" w:usb1="00000000" w:usb2="00000000" w:usb3="00000000" w:csb0="80000001" w:csb1="00000000"/>
    <w:embedRegular r:id="rId7" w:fontKey="{A9E76D9D-7BB7-C748-BE0A-B2AECC6224D2}"/>
  </w:font>
  <w:font w:name="Crimson Pro">
    <w:altName w:val="Cambria"/>
    <w:panose1 w:val="020B0604020202020204"/>
    <w:charset w:val="00"/>
    <w:family w:val="roman"/>
    <w:notTrueType/>
    <w:pitch w:val="default"/>
  </w:font>
  <w:font w:name="Noto Sans Symbols">
    <w:altName w:val="Calibri"/>
    <w:panose1 w:val="020B0604020202020204"/>
    <w:charset w:val="00"/>
    <w:family w:val="auto"/>
    <w:pitch w:val="default"/>
  </w:font>
  <w:font w:name="Open Sans">
    <w:panose1 w:val="020B0606030504020204"/>
    <w:charset w:val="00"/>
    <w:family w:val="swiss"/>
    <w:pitch w:val="variable"/>
    <w:sig w:usb0="E00002EF" w:usb1="4000205B" w:usb2="00000028" w:usb3="00000000" w:csb0="0000019F" w:csb1="00000000"/>
    <w:embedRegular r:id="rId9" w:fontKey="{59972FC6-154A-AE4F-AE29-A86F7D94DB10}"/>
    <w:embedBold r:id="rId10" w:fontKey="{11A1370A-3262-6F43-A923-C99E2C04F2EF}"/>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dy CS)">
    <w:altName w:val="Times New Roman"/>
    <w:panose1 w:val="020B0604020202020204"/>
    <w:charset w:val="00"/>
    <w:family w:val="roman"/>
    <w:pitch w:val="default"/>
  </w:font>
  <w:font w:name="Montserrat">
    <w:panose1 w:val="00000500000000000000"/>
    <w:charset w:val="4D"/>
    <w:family w:val="auto"/>
    <w:pitch w:val="variable"/>
    <w:sig w:usb0="2000020F" w:usb1="00000003" w:usb2="00000000" w:usb3="00000000" w:csb0="00000197" w:csb1="00000000"/>
    <w:embedRegular r:id="rId12" w:fontKey="{08C6E1C4-205C-4D4E-9960-50F5BD361F9B}"/>
    <w:embedItalic r:id="rId13" w:fontKey="{717F0E98-958D-2948-9684-6CFFC8FE2571}"/>
  </w:font>
  <w:font w:name="Arial">
    <w:panose1 w:val="020B0604020202020204"/>
    <w:charset w:val="00"/>
    <w:family w:val="swiss"/>
    <w:pitch w:val="variable"/>
    <w:sig w:usb0="E0002AFF" w:usb1="C0007843" w:usb2="00000009" w:usb3="00000000" w:csb0="000001FF" w:csb1="00000000"/>
    <w:embedBold r:id="rId14" w:fontKey="{82ED05A6-D7B5-414B-A51B-49C1E2BDA60D}"/>
    <w:embedItalic r:id="rId15" w:fontKey="{13B3165C-EC26-0C4F-B1AD-B256387FF9AA}"/>
    <w:embedBoldItalic r:id="rId16" w:fontKey="{D3781A06-7B60-B141-B84B-9FE4C3094AC9}"/>
  </w:font>
  <w:font w:name="DM Sans">
    <w:panose1 w:val="00000000000000000000"/>
    <w:charset w:val="4D"/>
    <w:family w:val="auto"/>
    <w:pitch w:val="variable"/>
    <w:sig w:usb0="8000002F" w:usb1="5000205B" w:usb2="00000000" w:usb3="00000000" w:csb0="00000093" w:csb1="00000000"/>
    <w:embedRegular r:id="rId17" w:fontKey="{15C951C5-2B44-6245-9135-9E2A631D1D04}"/>
    <w:embedBold r:id="rId18" w:fontKey="{133AA280-D02A-B847-BFBD-05A68ED56269}"/>
  </w:font>
  <w:font w:name="Mundial Thin">
    <w:altName w:val="Calibri"/>
    <w:panose1 w:val="020B0604020202020204"/>
    <w:charset w:val="00"/>
    <w:family w:val="modern"/>
    <w:pitch w:val="variable"/>
    <w:sig w:usb0="A00000FF" w:usb1="5000005B" w:usb2="00000000" w:usb3="00000000" w:csb0="00000093" w:csb1="00000000"/>
  </w:font>
  <w:font w:name="___WRD_EMBED_SUB_174">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Goudy Old Style">
    <w:panose1 w:val="02020502050305020303"/>
    <w:charset w:val="4D"/>
    <w:family w:val="roman"/>
    <w:pitch w:val="variable"/>
    <w:sig w:usb0="00000003" w:usb1="00000000" w:usb2="00000000" w:usb3="00000000" w:csb0="00000001" w:csb1="00000000"/>
    <w:embedRegular r:id="rId22" w:fontKey="{CED61F77-9F72-6348-B444-8F7A2DEFFA5F}"/>
  </w:font>
  <w:font w:name="Calibri">
    <w:panose1 w:val="020F0502020204030204"/>
    <w:charset w:val="00"/>
    <w:family w:val="swiss"/>
    <w:pitch w:val="variable"/>
    <w:sig w:usb0="E0002AFF" w:usb1="C000247B" w:usb2="00000009" w:usb3="00000000" w:csb0="000001FF" w:csb1="00000000"/>
    <w:embedRegular r:id="rId23" w:fontKey="{B6343D5C-3F57-2046-8AB8-9728CEA7F16E}"/>
  </w:font>
  <w:font w:name="Segoe UI">
    <w:panose1 w:val="020B0502040204020203"/>
    <w:charset w:val="00"/>
    <w:family w:val="swiss"/>
    <w:pitch w:val="variable"/>
    <w:sig w:usb0="E4002EFF" w:usb1="C000E47F" w:usb2="00000009" w:usb3="00000000" w:csb0="000001FF" w:csb1="00000000"/>
    <w:embedRegular r:id="rId24" w:fontKey="{0D42AD46-D4AA-9D4B-8698-F0F90D4C6AAE}"/>
  </w:font>
  <w:font w:name="Segoe UI Symbol">
    <w:panose1 w:val="020B0502040204020203"/>
    <w:charset w:val="00"/>
    <w:family w:val="swiss"/>
    <w:pitch w:val="variable"/>
    <w:sig w:usb0="800001E3" w:usb1="1200FFEF" w:usb2="00040000" w:usb3="00000000" w:csb0="00000001" w:csb1="00000000"/>
    <w:embedRegular r:id="rId25" w:fontKey="{C0F48C56-0092-154C-A5A6-2C90517456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6549689"/>
      <w:docPartObj>
        <w:docPartGallery w:val="Page Numbers (Bottom of Page)"/>
        <w:docPartUnique/>
      </w:docPartObj>
    </w:sdtPr>
    <w:sdtEndPr>
      <w:rPr>
        <w:rStyle w:val="PageNumber"/>
      </w:rPr>
    </w:sdtEndPr>
    <w:sdtContent>
      <w:p w14:paraId="473B16DF" w14:textId="77777777" w:rsidR="00162338" w:rsidRDefault="00162338" w:rsidP="00D44A5B">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0E9538F" w14:textId="77777777" w:rsidR="00162338" w:rsidRDefault="00162338" w:rsidP="00D44A5B">
    <w:pPr>
      <w:pStyle w:val="Footer"/>
    </w:pPr>
  </w:p>
  <w:p w14:paraId="52377A07" w14:textId="77777777" w:rsidR="001E455A" w:rsidRDefault="001E455A" w:rsidP="00D44A5B"/>
  <w:p w14:paraId="355139A8" w14:textId="77777777" w:rsidR="001E455A" w:rsidRDefault="001E455A" w:rsidP="00D44A5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533F5" w14:textId="4973AD16" w:rsidR="00F51C3E" w:rsidRPr="002F6DE4" w:rsidRDefault="00593BBB" w:rsidP="0085779C">
    <w:pPr>
      <w:pStyle w:val="Footer"/>
      <w:jc w:val="right"/>
      <w:rPr>
        <w:rStyle w:val="PageNumber"/>
        <w:rFonts w:ascii="Open Sans" w:hAnsi="Open Sans" w:cs="Open Sans"/>
      </w:rPr>
    </w:pPr>
    <w:sdt>
      <w:sdtPr>
        <w:rPr>
          <w:rStyle w:val="PageNumber"/>
        </w:rPr>
        <w:id w:val="-525714497"/>
        <w:docPartObj>
          <w:docPartGallery w:val="Page Numbers (Bottom of Page)"/>
          <w:docPartUnique/>
        </w:docPartObj>
      </w:sdtPr>
      <w:sdtEndPr>
        <w:rPr>
          <w:rStyle w:val="PageNumber"/>
          <w:rFonts w:ascii="Open Sans" w:hAnsi="Open Sans" w:cs="Open Sans"/>
        </w:rPr>
      </w:sdtEndPr>
      <w:sdtContent>
        <w:r w:rsidR="008B2D3A">
          <w:rPr>
            <w:noProof/>
          </w:rPr>
          <mc:AlternateContent>
            <mc:Choice Requires="wps">
              <w:drawing>
                <wp:anchor distT="45720" distB="45720" distL="114300" distR="114300" simplePos="0" relativeHeight="251658244" behindDoc="1" locked="0" layoutInCell="1" allowOverlap="1" wp14:anchorId="771E0A03" wp14:editId="39624EBC">
                  <wp:simplePos x="0" y="0"/>
                  <wp:positionH relativeFrom="page">
                    <wp:align>center</wp:align>
                  </wp:positionH>
                  <wp:positionV relativeFrom="paragraph">
                    <wp:posOffset>-190500</wp:posOffset>
                  </wp:positionV>
                  <wp:extent cx="2371725" cy="341630"/>
                  <wp:effectExtent l="0" t="0" r="0" b="1270"/>
                  <wp:wrapNone/>
                  <wp:docPr id="1732603894" name="Cuadro de texto 1732603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771E0A03" id="_x0000_t202" coordsize="21600,21600" o:spt="202" path="m,l,21600r21600,l21600,xe">
                  <v:stroke joinstyle="miter"/>
                  <v:path gradientshapeok="t" o:connecttype="rect"/>
                </v:shapetype>
                <v:shape id="Cuadro de texto 1732603894" o:spid="_x0000_s1035" type="#_x0000_t202" style="position:absolute;left:0;text-align:left;margin-left:0;margin-top:-15pt;width:186.75pt;height:26.9pt;z-index:-251658236;visibility:visible;mso-wrap-style:square;mso-width-percent:400;mso-height-percent:0;mso-wrap-distance-left:9pt;mso-wrap-distance-top:3.6pt;mso-wrap-distance-right:9pt;mso-wrap-distance-bottom:3.6pt;mso-position-horizontal:center;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" filled="f" stroked="f">
                  <v:textbox>
                    <w:txbxContent>
                      <w:p w14:paraId="4EE33B50" w14:textId="7F60A474" w:rsidR="00ED309F" w:rsidRDefault="00613DA8" w:rsidP="008B2D3A">
                        <w:pPr>
                          <w:rPr>
                            <w:sz w:val="18"/>
                            <w:szCs w:val="18"/>
                          </w:rPr>
                        </w:pPr>
                        <w:r w:rsidRPr="00613DA8">
                          <w:rPr>
                            <w:sz w:val="18"/>
                            <w:szCs w:val="18"/>
                          </w:rPr>
                          <w:t>www.nebulouscloud.eu</w:t>
                        </w:r>
                      </w:p>
                      <w:p w14:paraId="4B7C4D7F" w14:textId="0906EAB7" w:rsidR="008B2D3A" w:rsidRPr="00613DA8" w:rsidRDefault="00301365" w:rsidP="008B2D3A">
                        <w:pPr>
                          <w:rPr>
                            <w:sz w:val="18"/>
                            <w:szCs w:val="18"/>
                          </w:rPr>
                        </w:pPr>
                        <w:r>
                          <w:rPr>
                            <w:sz w:val="18"/>
                            <w:szCs w:val="18"/>
                          </w:rPr>
                          <w:t>info@nebulouscloud.eu</w:t>
                        </w:r>
                      </w:p>
                      <w:p w14:paraId="7ABB08FA" w14:textId="62D65F10" w:rsidR="00ED309F" w:rsidRPr="00613DA8" w:rsidRDefault="00ED309F" w:rsidP="008B2D3A">
                        <w:pPr>
                          <w:rPr>
                            <w:b/>
                            <w:bCs/>
                            <w:sz w:val="18"/>
                            <w:szCs w:val="18"/>
                          </w:rPr>
                        </w:pPr>
                        <w:r w:rsidRPr="00613DA8">
                          <w:rPr>
                            <w:b/>
                            <w:bCs/>
                            <w:sz w:val="18"/>
                            <w:szCs w:val="18"/>
                          </w:rPr>
                          <w:t>DX.X [Title]</w:t>
                        </w:r>
                      </w:p>
                      <w:p w14:paraId="4D180028" w14:textId="77777777" w:rsidR="00ED309F" w:rsidRPr="00ED309F" w:rsidRDefault="00ED309F" w:rsidP="00ED309F">
                        <w:pPr>
                          <w:jc w:val="right"/>
                          <w:rPr>
                            <w:sz w:val="18"/>
                            <w:szCs w:val="18"/>
                          </w:rPr>
                        </w:pPr>
                      </w:p>
                    </w:txbxContent>
                  </v:textbox>
                  <w10:wrap anchorx="page"/>
                </v:shape>
              </w:pict>
            </mc:Fallback>
          </mc:AlternateContent>
        </w:r>
        <w:r w:rsidR="00BF38E3">
          <w:rPr>
            <w:rStyle w:val="PageNumber"/>
            <w:rFonts w:ascii="Open Sans" w:hAnsi="Open Sans" w:cs="Open Sans"/>
            <w:noProof/>
            <w:color w:val="313185" w:themeColor="accent3"/>
          </w:rPr>
          <w:drawing>
            <wp:anchor distT="0" distB="0" distL="114300" distR="114300" simplePos="0" relativeHeight="251658240" behindDoc="1" locked="0" layoutInCell="1" allowOverlap="1" wp14:anchorId="56A4235C" wp14:editId="6D3FEA95">
              <wp:simplePos x="0" y="0"/>
              <wp:positionH relativeFrom="column">
                <wp:posOffset>-62230</wp:posOffset>
              </wp:positionH>
              <wp:positionV relativeFrom="paragraph">
                <wp:posOffset>-143510</wp:posOffset>
              </wp:positionV>
              <wp:extent cx="1359453" cy="284480"/>
              <wp:effectExtent l="0" t="0" r="0" b="0"/>
              <wp:wrapNone/>
              <wp:docPr id="48" name="Imagen 4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453"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1C3E" w:rsidRPr="002F6DE4">
          <w:rPr>
            <w:rStyle w:val="PageNumber"/>
            <w:rFonts w:ascii="Open Sans" w:hAnsi="Open Sans" w:cs="Open Sans"/>
            <w:color w:val="313185" w:themeColor="accent3"/>
          </w:rPr>
          <w:fldChar w:fldCharType="begin"/>
        </w:r>
        <w:r w:rsidR="00F51C3E" w:rsidRPr="002F6DE4">
          <w:rPr>
            <w:rStyle w:val="PageNumber"/>
            <w:rFonts w:ascii="Open Sans" w:hAnsi="Open Sans" w:cs="Open Sans"/>
            <w:color w:val="313185" w:themeColor="accent3"/>
          </w:rPr>
          <w:instrText xml:space="preserve"> PAGE </w:instrText>
        </w:r>
        <w:r w:rsidR="00F51C3E" w:rsidRPr="002F6DE4">
          <w:rPr>
            <w:rStyle w:val="PageNumber"/>
            <w:rFonts w:ascii="Open Sans" w:hAnsi="Open Sans" w:cs="Open Sans"/>
            <w:color w:val="313185" w:themeColor="accent3"/>
          </w:rPr>
          <w:fldChar w:fldCharType="separate"/>
        </w:r>
        <w:r w:rsidR="00F51C3E" w:rsidRPr="002F6DE4">
          <w:rPr>
            <w:rStyle w:val="PageNumber"/>
            <w:rFonts w:ascii="Open Sans" w:hAnsi="Open Sans" w:cs="Open Sans"/>
            <w:noProof/>
            <w:color w:val="313185" w:themeColor="accent3"/>
          </w:rPr>
          <w:t>1</w:t>
        </w:r>
        <w:r w:rsidR="00F51C3E" w:rsidRPr="002F6DE4">
          <w:rPr>
            <w:rStyle w:val="PageNumber"/>
            <w:rFonts w:ascii="Open Sans" w:hAnsi="Open Sans" w:cs="Open Sans"/>
            <w:color w:val="313185" w:themeColor="accent3"/>
          </w:rPr>
          <w:fldChar w:fldCharType="end"/>
        </w:r>
      </w:sdtContent>
    </w:sdt>
  </w:p>
  <w:p w14:paraId="1DA738F7" w14:textId="137D82E5" w:rsidR="0033488E" w:rsidRDefault="0033488E" w:rsidP="00D44A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A564D" w14:textId="77777777" w:rsidR="0026008D" w:rsidRDefault="0026008D" w:rsidP="00D44A5B">
      <w:r>
        <w:separator/>
      </w:r>
    </w:p>
    <w:p w14:paraId="43CDB07F" w14:textId="77777777" w:rsidR="0026008D" w:rsidRDefault="0026008D" w:rsidP="00D44A5B"/>
    <w:p w14:paraId="44F8E0E3" w14:textId="77777777" w:rsidR="0026008D" w:rsidRDefault="0026008D" w:rsidP="00D44A5B"/>
  </w:footnote>
  <w:footnote w:type="continuationSeparator" w:id="0">
    <w:p w14:paraId="74794C67" w14:textId="77777777" w:rsidR="0026008D" w:rsidRDefault="0026008D" w:rsidP="00D44A5B">
      <w:r>
        <w:continuationSeparator/>
      </w:r>
    </w:p>
    <w:p w14:paraId="6C74FDD5" w14:textId="77777777" w:rsidR="0026008D" w:rsidRDefault="0026008D" w:rsidP="00D44A5B"/>
    <w:p w14:paraId="5F3ABC4E" w14:textId="77777777" w:rsidR="0026008D" w:rsidRDefault="0026008D" w:rsidP="00D44A5B"/>
  </w:footnote>
  <w:footnote w:type="continuationNotice" w:id="1">
    <w:p w14:paraId="7D075228" w14:textId="77777777" w:rsidR="0026008D" w:rsidRDefault="0026008D"/>
  </w:footnote>
  <w:footnote w:id="2">
    <w:p w14:paraId="65540217" w14:textId="77777777" w:rsidR="007B26D8" w:rsidRDefault="007B26D8" w:rsidP="007B26D8">
      <w:pPr>
        <w:pStyle w:val="FootnoteText"/>
      </w:pPr>
      <w:r>
        <w:footnoteRef/>
      </w:r>
      <w:r>
        <w:t xml:space="preserve"> only fill in the column related to organisation 2 if you apply as a consortium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4E11E" w14:textId="6AABE1C8" w:rsidR="00192686" w:rsidRPr="008D4491" w:rsidRDefault="00192686" w:rsidP="00D44A5B">
    <w:pPr>
      <w:pStyle w:val="Header"/>
    </w:pPr>
  </w:p>
  <w:p w14:paraId="49CD35BB" w14:textId="4EA86C69" w:rsidR="001E455A" w:rsidRDefault="0085779C" w:rsidP="00D44A5B">
    <w:r>
      <w:rPr>
        <w:noProof/>
      </w:rPr>
      <w:drawing>
        <wp:anchor distT="0" distB="0" distL="114300" distR="114300" simplePos="0" relativeHeight="251658241" behindDoc="1" locked="0" layoutInCell="1" allowOverlap="1" wp14:anchorId="4E8D471E" wp14:editId="64041BAD">
          <wp:simplePos x="0" y="0"/>
          <wp:positionH relativeFrom="column">
            <wp:posOffset>-23495</wp:posOffset>
          </wp:positionH>
          <wp:positionV relativeFrom="paragraph">
            <wp:posOffset>66040</wp:posOffset>
          </wp:positionV>
          <wp:extent cx="1619250" cy="553612"/>
          <wp:effectExtent l="0" t="0" r="0" b="0"/>
          <wp:wrapNone/>
          <wp:docPr id="1069101644" name="Imagen 106910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5536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DC7B8A" w14:textId="2AED8EAB" w:rsidR="0085779C" w:rsidRDefault="008B2D3A" w:rsidP="00EC6106">
    <w:pPr>
      <w:tabs>
        <w:tab w:val="right" w:pos="9355"/>
      </w:tabs>
    </w:pPr>
    <w:r>
      <w:rPr>
        <w:noProof/>
      </w:rPr>
      <mc:AlternateContent>
        <mc:Choice Requires="wps">
          <w:drawing>
            <wp:anchor distT="45720" distB="45720" distL="114300" distR="114300" simplePos="0" relativeHeight="251658245" behindDoc="1" locked="0" layoutInCell="1" allowOverlap="1" wp14:anchorId="5C5E3A96" wp14:editId="1D8B5829">
              <wp:simplePos x="0" y="0"/>
              <wp:positionH relativeFrom="page">
                <wp:posOffset>4468091</wp:posOffset>
              </wp:positionH>
              <wp:positionV relativeFrom="paragraph">
                <wp:posOffset>9005</wp:posOffset>
              </wp:positionV>
              <wp:extent cx="2371725" cy="382386"/>
              <wp:effectExtent l="0" t="0" r="0" b="0"/>
              <wp:wrapNone/>
              <wp:docPr id="1290622455" name="Cuadro de texto 1290622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725" cy="382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13F93" w14:textId="0D253B12" w:rsidR="008B2D3A" w:rsidRPr="00ED309F" w:rsidRDefault="006D669A" w:rsidP="008B2D3A">
                          <w:pPr>
                            <w:jc w:val="right"/>
                            <w:rPr>
                              <w:sz w:val="18"/>
                              <w:szCs w:val="18"/>
                            </w:rPr>
                          </w:pPr>
                          <w:r w:rsidRPr="006D669A">
                            <w:rPr>
                              <w:b/>
                              <w:bCs/>
                              <w:sz w:val="18"/>
                              <w:szCs w:val="18"/>
                            </w:rPr>
                            <w:t xml:space="preserve">Annex 2 </w:t>
                          </w:r>
                          <w:r w:rsidRPr="006D669A">
                            <w:rPr>
                              <w:rFonts w:hint="cs"/>
                              <w:b/>
                              <w:bCs/>
                              <w:sz w:val="18"/>
                              <w:szCs w:val="18"/>
                            </w:rPr>
                            <w:t>–</w:t>
                          </w:r>
                          <w:r w:rsidRPr="006D669A">
                            <w:rPr>
                              <w:b/>
                              <w:bCs/>
                              <w:sz w:val="18"/>
                              <w:szCs w:val="18"/>
                            </w:rPr>
                            <w:t xml:space="preserve"> NebulOuS Open Call #2 Proposal Technical Annex (template)</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5C5E3A96" id="_x0000_t202" coordsize="21600,21600" o:spt="202" path="m,l,21600r21600,l21600,xe">
              <v:stroke joinstyle="miter"/>
              <v:path gradientshapeok="t" o:connecttype="rect"/>
            </v:shapetype>
            <v:shape id="Cuadro de texto 1290622455" o:spid="_x0000_s1034" type="#_x0000_t202" style="position:absolute;margin-left:351.8pt;margin-top:.7pt;width:186.75pt;height:30.1pt;z-index:-251658235;visibility:visible;mso-wrap-style:square;mso-width-percent:400;mso-height-percent:0;mso-wrap-distance-left:9pt;mso-wrap-distance-top:3.6pt;mso-wrap-distance-right:9pt;mso-wrap-distance-bottom:3.6pt;mso-position-horizontal:absolute;mso-position-horizontal-relative:page;mso-position-vertical:absolute;mso-position-vertical-relative:text;mso-width-percent:40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" filled="f" stroked="f">
              <v:textbox>
                <w:txbxContent>
                  <w:p w14:paraId="05B13F93" w14:textId="0D253B12" w:rsidR="008B2D3A" w:rsidRPr="00ED309F" w:rsidRDefault="006D669A" w:rsidP="008B2D3A">
                    <w:pPr>
                      <w:jc w:val="right"/>
                      <w:rPr>
                        <w:sz w:val="18"/>
                        <w:szCs w:val="18"/>
                      </w:rPr>
                    </w:pPr>
                    <w:r w:rsidRPr="006D669A">
                      <w:rPr>
                        <w:b/>
                        <w:bCs/>
                        <w:sz w:val="18"/>
                        <w:szCs w:val="18"/>
                      </w:rPr>
                      <w:t xml:space="preserve">Annex 2 </w:t>
                    </w:r>
                    <w:r w:rsidRPr="006D669A">
                      <w:rPr>
                        <w:rFonts w:hint="cs"/>
                        <w:b/>
                        <w:bCs/>
                        <w:sz w:val="18"/>
                        <w:szCs w:val="18"/>
                      </w:rPr>
                      <w:t>–</w:t>
                    </w:r>
                    <w:r w:rsidRPr="006D669A">
                      <w:rPr>
                        <w:b/>
                        <w:bCs/>
                        <w:sz w:val="18"/>
                        <w:szCs w:val="18"/>
                      </w:rPr>
                      <w:t xml:space="preserve"> NebulOuS Open Call #2 Proposal Technical Annex (template)</w:t>
                    </w:r>
                  </w:p>
                </w:txbxContent>
              </v:textbox>
              <w10:wrap anchorx="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7102" w14:textId="6099D64C" w:rsidR="00F8485E" w:rsidRDefault="00C63975" w:rsidP="00D44A5B">
    <w:pPr>
      <w:pStyle w:val="Header"/>
    </w:pPr>
    <w:r>
      <w:rPr>
        <w:noProof/>
      </w:rPr>
      <w:drawing>
        <wp:anchor distT="0" distB="0" distL="114300" distR="114300" simplePos="0" relativeHeight="251658242" behindDoc="1" locked="0" layoutInCell="1" allowOverlap="1" wp14:anchorId="2741F538" wp14:editId="3D8983FA">
          <wp:simplePos x="0" y="0"/>
          <wp:positionH relativeFrom="column">
            <wp:posOffset>-824230</wp:posOffset>
          </wp:positionH>
          <wp:positionV relativeFrom="paragraph">
            <wp:posOffset>2540</wp:posOffset>
          </wp:positionV>
          <wp:extent cx="8098790" cy="11452702"/>
          <wp:effectExtent l="0" t="0" r="0" b="0"/>
          <wp:wrapNone/>
          <wp:docPr id="337473680" name="Imagen 33747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98790" cy="114527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779C">
      <w:rPr>
        <w:noProof/>
      </w:rPr>
      <w:drawing>
        <wp:anchor distT="0" distB="0" distL="114300" distR="114300" simplePos="0" relativeHeight="251658243" behindDoc="1" locked="0" layoutInCell="1" allowOverlap="1" wp14:anchorId="61D6C2F9" wp14:editId="5F98ED47">
          <wp:simplePos x="0" y="0"/>
          <wp:positionH relativeFrom="column">
            <wp:posOffset>3180080</wp:posOffset>
          </wp:positionH>
          <wp:positionV relativeFrom="paragraph">
            <wp:posOffset>933450</wp:posOffset>
          </wp:positionV>
          <wp:extent cx="2758091" cy="942975"/>
          <wp:effectExtent l="0" t="0" r="0" b="0"/>
          <wp:wrapNone/>
          <wp:docPr id="1827617481" name="Imagen 182761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58091" cy="94297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Alq8AesnovlBuY" int2:id="BK8OPrb3">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BD8318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1" type="#_x0000_t75" style="width:2in;height:86.4pt" o:bullet="t">
        <v:imagedata r:id="rId1" o:title="360_F_497287302_35aVUwwuBol5MRgzVjjcOuqOheAGdngp"/>
      </v:shape>
    </w:pict>
  </w:numPicBullet>
  <w:abstractNum w:abstractNumId="0" w15:restartNumberingAfterBreak="0">
    <w:nsid w:val="04FF548F"/>
    <w:multiLevelType w:val="multilevel"/>
    <w:tmpl w:val="841A7804"/>
    <w:lvl w:ilvl="0">
      <w:start w:val="6"/>
      <w:numFmt w:val="decimal"/>
      <w:lvlText w:val="%1."/>
      <w:lvlJc w:val="left"/>
      <w:pPr>
        <w:ind w:left="360" w:hanging="360"/>
      </w:pPr>
      <w:rPr>
        <w:rFonts w:hint="default"/>
      </w:rPr>
    </w:lvl>
    <w:lvl w:ilvl="1">
      <w:start w:val="2"/>
      <w:numFmt w:val="decimal"/>
      <w:lvlText w:val="%1.%2."/>
      <w:lvlJc w:val="left"/>
      <w:pPr>
        <w:ind w:left="768" w:hanging="720"/>
      </w:pPr>
      <w:rPr>
        <w:rFonts w:hint="default"/>
      </w:rPr>
    </w:lvl>
    <w:lvl w:ilvl="2">
      <w:start w:val="1"/>
      <w:numFmt w:val="decimal"/>
      <w:lvlText w:val="%1.%2.%3."/>
      <w:lvlJc w:val="left"/>
      <w:pPr>
        <w:ind w:left="816" w:hanging="720"/>
      </w:pPr>
      <w:rPr>
        <w:rFonts w:hint="default"/>
      </w:rPr>
    </w:lvl>
    <w:lvl w:ilvl="3">
      <w:start w:val="1"/>
      <w:numFmt w:val="decimal"/>
      <w:lvlText w:val="%1.%2.%3.%4."/>
      <w:lvlJc w:val="left"/>
      <w:pPr>
        <w:ind w:left="1224" w:hanging="1080"/>
      </w:pPr>
      <w:rPr>
        <w:rFonts w:hint="default"/>
      </w:rPr>
    </w:lvl>
    <w:lvl w:ilvl="4">
      <w:start w:val="1"/>
      <w:numFmt w:val="decimal"/>
      <w:lvlText w:val="%1.%2.%3.%4.%5."/>
      <w:lvlJc w:val="left"/>
      <w:pPr>
        <w:ind w:left="1272" w:hanging="1080"/>
      </w:pPr>
      <w:rPr>
        <w:rFonts w:hint="default"/>
      </w:rPr>
    </w:lvl>
    <w:lvl w:ilvl="5">
      <w:start w:val="1"/>
      <w:numFmt w:val="decimal"/>
      <w:lvlText w:val="%1.%2.%3.%4.%5.%6."/>
      <w:lvlJc w:val="left"/>
      <w:pPr>
        <w:ind w:left="1680" w:hanging="1440"/>
      </w:pPr>
      <w:rPr>
        <w:rFonts w:hint="default"/>
      </w:rPr>
    </w:lvl>
    <w:lvl w:ilvl="6">
      <w:start w:val="1"/>
      <w:numFmt w:val="decimal"/>
      <w:lvlText w:val="%1.%2.%3.%4.%5.%6.%7."/>
      <w:lvlJc w:val="left"/>
      <w:pPr>
        <w:ind w:left="1728" w:hanging="1440"/>
      </w:pPr>
      <w:rPr>
        <w:rFonts w:hint="default"/>
      </w:rPr>
    </w:lvl>
    <w:lvl w:ilvl="7">
      <w:start w:val="1"/>
      <w:numFmt w:val="decimal"/>
      <w:lvlText w:val="%1.%2.%3.%4.%5.%6.%7.%8."/>
      <w:lvlJc w:val="left"/>
      <w:pPr>
        <w:ind w:left="2136" w:hanging="1800"/>
      </w:pPr>
      <w:rPr>
        <w:rFonts w:hint="default"/>
      </w:rPr>
    </w:lvl>
    <w:lvl w:ilvl="8">
      <w:start w:val="1"/>
      <w:numFmt w:val="decimal"/>
      <w:lvlText w:val="%1.%2.%3.%4.%5.%6.%7.%8.%9."/>
      <w:lvlJc w:val="left"/>
      <w:pPr>
        <w:ind w:left="2184" w:hanging="1800"/>
      </w:pPr>
      <w:rPr>
        <w:rFonts w:hint="default"/>
      </w:rPr>
    </w:lvl>
  </w:abstractNum>
  <w:abstractNum w:abstractNumId="1" w15:restartNumberingAfterBreak="0">
    <w:nsid w:val="07796BE2"/>
    <w:multiLevelType w:val="hybridMultilevel"/>
    <w:tmpl w:val="C9FC7836"/>
    <w:lvl w:ilvl="0" w:tplc="08090017">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120C08DE"/>
    <w:multiLevelType w:val="multilevel"/>
    <w:tmpl w:val="B77CC198"/>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2C67922"/>
    <w:multiLevelType w:val="multilevel"/>
    <w:tmpl w:val="DBBA1FF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69A5121"/>
    <w:multiLevelType w:val="multilevel"/>
    <w:tmpl w:val="4AA8684E"/>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88854FA"/>
    <w:multiLevelType w:val="multilevel"/>
    <w:tmpl w:val="95B47E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726289"/>
    <w:multiLevelType w:val="multilevel"/>
    <w:tmpl w:val="95B47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DE691B"/>
    <w:multiLevelType w:val="multilevel"/>
    <w:tmpl w:val="DBBA1FF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AAFEA71"/>
    <w:multiLevelType w:val="hybridMultilevel"/>
    <w:tmpl w:val="FFFFFFFF"/>
    <w:lvl w:ilvl="0" w:tplc="B120ACC2">
      <w:start w:val="1"/>
      <w:numFmt w:val="decimal"/>
      <w:lvlText w:val="%1."/>
      <w:lvlJc w:val="left"/>
      <w:pPr>
        <w:ind w:left="720" w:hanging="360"/>
      </w:pPr>
    </w:lvl>
    <w:lvl w:ilvl="1" w:tplc="217A9D70">
      <w:start w:val="1"/>
      <w:numFmt w:val="lowerLetter"/>
      <w:lvlText w:val="%2."/>
      <w:lvlJc w:val="left"/>
      <w:pPr>
        <w:ind w:left="1440" w:hanging="360"/>
      </w:pPr>
    </w:lvl>
    <w:lvl w:ilvl="2" w:tplc="3A9A6E2A">
      <w:start w:val="1"/>
      <w:numFmt w:val="lowerRoman"/>
      <w:lvlText w:val="%3."/>
      <w:lvlJc w:val="right"/>
      <w:pPr>
        <w:ind w:left="2160" w:hanging="180"/>
      </w:pPr>
    </w:lvl>
    <w:lvl w:ilvl="3" w:tplc="AD9254A6">
      <w:start w:val="1"/>
      <w:numFmt w:val="decimal"/>
      <w:lvlText w:val="%4."/>
      <w:lvlJc w:val="left"/>
      <w:pPr>
        <w:ind w:left="2880" w:hanging="360"/>
      </w:pPr>
    </w:lvl>
    <w:lvl w:ilvl="4" w:tplc="D76AAB54">
      <w:start w:val="1"/>
      <w:numFmt w:val="lowerLetter"/>
      <w:lvlText w:val="%5."/>
      <w:lvlJc w:val="left"/>
      <w:pPr>
        <w:ind w:left="3600" w:hanging="360"/>
      </w:pPr>
    </w:lvl>
    <w:lvl w:ilvl="5" w:tplc="5E7AE7B4">
      <w:start w:val="1"/>
      <w:numFmt w:val="lowerRoman"/>
      <w:lvlText w:val="%6."/>
      <w:lvlJc w:val="right"/>
      <w:pPr>
        <w:ind w:left="4320" w:hanging="180"/>
      </w:pPr>
    </w:lvl>
    <w:lvl w:ilvl="6" w:tplc="68724A2E">
      <w:start w:val="1"/>
      <w:numFmt w:val="decimal"/>
      <w:lvlText w:val="%7."/>
      <w:lvlJc w:val="left"/>
      <w:pPr>
        <w:ind w:left="5040" w:hanging="360"/>
      </w:pPr>
    </w:lvl>
    <w:lvl w:ilvl="7" w:tplc="2ED86CF2">
      <w:start w:val="1"/>
      <w:numFmt w:val="lowerLetter"/>
      <w:lvlText w:val="%8."/>
      <w:lvlJc w:val="left"/>
      <w:pPr>
        <w:ind w:left="5760" w:hanging="360"/>
      </w:pPr>
    </w:lvl>
    <w:lvl w:ilvl="8" w:tplc="FE2A1C8C">
      <w:start w:val="1"/>
      <w:numFmt w:val="lowerRoman"/>
      <w:lvlText w:val="%9."/>
      <w:lvlJc w:val="right"/>
      <w:pPr>
        <w:ind w:left="6480" w:hanging="180"/>
      </w:pPr>
    </w:lvl>
  </w:abstractNum>
  <w:abstractNum w:abstractNumId="9" w15:restartNumberingAfterBreak="0">
    <w:nsid w:val="2C156922"/>
    <w:multiLevelType w:val="multilevel"/>
    <w:tmpl w:val="DBBA1FF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469254"/>
    <w:multiLevelType w:val="hybridMultilevel"/>
    <w:tmpl w:val="BF34E950"/>
    <w:lvl w:ilvl="0" w:tplc="3EC20D7A">
      <w:start w:val="1"/>
      <w:numFmt w:val="bullet"/>
      <w:pStyle w:val="Bulletlist"/>
      <w:lvlText w:val=""/>
      <w:lvlJc w:val="left"/>
      <w:pPr>
        <w:ind w:left="720" w:hanging="360"/>
      </w:pPr>
      <w:rPr>
        <w:rFonts w:ascii="Symbol" w:hAnsi="Symbol" w:hint="default"/>
      </w:rPr>
    </w:lvl>
    <w:lvl w:ilvl="1" w:tplc="0232863E">
      <w:start w:val="1"/>
      <w:numFmt w:val="bullet"/>
      <w:lvlText w:val="o"/>
      <w:lvlJc w:val="left"/>
      <w:pPr>
        <w:ind w:left="1440" w:hanging="360"/>
      </w:pPr>
      <w:rPr>
        <w:rFonts w:ascii="Courier New" w:hAnsi="Courier New" w:hint="default"/>
      </w:rPr>
    </w:lvl>
    <w:lvl w:ilvl="2" w:tplc="74042AF6">
      <w:start w:val="1"/>
      <w:numFmt w:val="bullet"/>
      <w:lvlText w:val=""/>
      <w:lvlJc w:val="left"/>
      <w:pPr>
        <w:ind w:left="2160" w:hanging="360"/>
      </w:pPr>
      <w:rPr>
        <w:rFonts w:ascii="Wingdings" w:hAnsi="Wingdings" w:hint="default"/>
      </w:rPr>
    </w:lvl>
    <w:lvl w:ilvl="3" w:tplc="7B807CF8">
      <w:start w:val="1"/>
      <w:numFmt w:val="bullet"/>
      <w:lvlText w:val=""/>
      <w:lvlJc w:val="left"/>
      <w:pPr>
        <w:ind w:left="2880" w:hanging="360"/>
      </w:pPr>
      <w:rPr>
        <w:rFonts w:ascii="Symbol" w:hAnsi="Symbol" w:hint="default"/>
      </w:rPr>
    </w:lvl>
    <w:lvl w:ilvl="4" w:tplc="9A041E3E">
      <w:start w:val="1"/>
      <w:numFmt w:val="bullet"/>
      <w:lvlText w:val="o"/>
      <w:lvlJc w:val="left"/>
      <w:pPr>
        <w:ind w:left="3600" w:hanging="360"/>
      </w:pPr>
      <w:rPr>
        <w:rFonts w:ascii="Courier New" w:hAnsi="Courier New" w:hint="default"/>
      </w:rPr>
    </w:lvl>
    <w:lvl w:ilvl="5" w:tplc="A52AB54A">
      <w:start w:val="1"/>
      <w:numFmt w:val="bullet"/>
      <w:lvlText w:val=""/>
      <w:lvlJc w:val="left"/>
      <w:pPr>
        <w:ind w:left="4320" w:hanging="360"/>
      </w:pPr>
      <w:rPr>
        <w:rFonts w:ascii="Wingdings" w:hAnsi="Wingdings" w:hint="default"/>
      </w:rPr>
    </w:lvl>
    <w:lvl w:ilvl="6" w:tplc="822EA338">
      <w:start w:val="1"/>
      <w:numFmt w:val="bullet"/>
      <w:lvlText w:val=""/>
      <w:lvlJc w:val="left"/>
      <w:pPr>
        <w:ind w:left="5040" w:hanging="360"/>
      </w:pPr>
      <w:rPr>
        <w:rFonts w:ascii="Symbol" w:hAnsi="Symbol" w:hint="default"/>
      </w:rPr>
    </w:lvl>
    <w:lvl w:ilvl="7" w:tplc="143EE304">
      <w:start w:val="1"/>
      <w:numFmt w:val="bullet"/>
      <w:lvlText w:val="o"/>
      <w:lvlJc w:val="left"/>
      <w:pPr>
        <w:ind w:left="5760" w:hanging="360"/>
      </w:pPr>
      <w:rPr>
        <w:rFonts w:ascii="Courier New" w:hAnsi="Courier New" w:hint="default"/>
      </w:rPr>
    </w:lvl>
    <w:lvl w:ilvl="8" w:tplc="A03E1B40">
      <w:start w:val="1"/>
      <w:numFmt w:val="bullet"/>
      <w:lvlText w:val=""/>
      <w:lvlJc w:val="left"/>
      <w:pPr>
        <w:ind w:left="6480" w:hanging="360"/>
      </w:pPr>
      <w:rPr>
        <w:rFonts w:ascii="Wingdings" w:hAnsi="Wingdings" w:hint="default"/>
      </w:rPr>
    </w:lvl>
  </w:abstractNum>
  <w:abstractNum w:abstractNumId="11" w15:restartNumberingAfterBreak="0">
    <w:nsid w:val="34DC2176"/>
    <w:multiLevelType w:val="multilevel"/>
    <w:tmpl w:val="DBBA1FF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6AA6481"/>
    <w:multiLevelType w:val="multilevel"/>
    <w:tmpl w:val="DBBA1FF0"/>
    <w:lvl w:ilvl="0">
      <w:start w:val="8"/>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78E01A2"/>
    <w:multiLevelType w:val="multilevel"/>
    <w:tmpl w:val="75805400"/>
    <w:lvl w:ilvl="0">
      <w:start w:val="1"/>
      <w:numFmt w:val="decimal"/>
      <w:pStyle w:val="Heading1"/>
      <w:lvlText w:val="%1"/>
      <w:lvlJc w:val="left"/>
      <w:pPr>
        <w:ind w:left="851" w:hanging="851"/>
      </w:pPr>
      <w:rPr>
        <w:color w:val="A0459A" w:themeColor="background1"/>
        <w:sz w:val="32"/>
      </w:rPr>
    </w:lvl>
    <w:lvl w:ilvl="1">
      <w:start w:val="1"/>
      <w:numFmt w:val="decimal"/>
      <w:pStyle w:val="Heading2"/>
      <w:lvlText w:val="%1.%2"/>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0" w:firstLine="0"/>
      </w:pPr>
      <w:rPr>
        <w:b w:val="0"/>
        <w:bCs w:val="0"/>
        <w:i w:val="0"/>
        <w:iCs w:val="0"/>
        <w:caps w:val="0"/>
        <w:smallCaps w:val="0"/>
        <w:strike w:val="0"/>
        <w:dstrike w:val="0"/>
        <w:noProof w:val="0"/>
        <w:vanish w:val="0"/>
        <w:color w:val="A0459A" w:themeColor="background1"/>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ind w:left="851" w:hanging="851"/>
      </w:pPr>
      <w:rPr>
        <w:color w:val="A0459A" w:themeColor="background1"/>
        <w:sz w:val="24"/>
      </w:rPr>
    </w:lvl>
    <w:lvl w:ilvl="4">
      <w:start w:val="1"/>
      <w:numFmt w:val="decimal"/>
      <w:pStyle w:val="Heading5"/>
      <w:lvlText w:val="%1.%2.%3.%4.%5"/>
      <w:lvlJc w:val="left"/>
      <w:pPr>
        <w:ind w:left="1021" w:hanging="1021"/>
      </w:pPr>
      <w:rPr>
        <w:color w:val="A0459A" w:themeColor="background1"/>
        <w:sz w:val="22"/>
        <w:u w:color="313185" w:themeColor="accent6"/>
      </w:rPr>
    </w:lvl>
    <w:lvl w:ilvl="5">
      <w:start w:val="1"/>
      <w:numFmt w:val="decimal"/>
      <w:pStyle w:val="Heading6"/>
      <w:lvlText w:val="%1.%2.%3.%4.%5.%6"/>
      <w:lvlJc w:val="left"/>
      <w:pPr>
        <w:ind w:left="1021" w:hanging="1021"/>
      </w:pPr>
      <w:rPr>
        <w:color w:val="A0459A" w:themeColor="background1"/>
        <w:sz w:val="22"/>
      </w:rPr>
    </w:lvl>
    <w:lvl w:ilvl="6">
      <w:start w:val="1"/>
      <w:numFmt w:val="decimal"/>
      <w:pStyle w:val="Heading7"/>
      <w:lvlText w:val="%1.%2.%3.%4.%5.%6.%7"/>
      <w:lvlJc w:val="left"/>
      <w:pPr>
        <w:ind w:left="1588" w:hanging="1021"/>
      </w:pPr>
      <w:rPr>
        <w:b w:val="0"/>
        <w:i w:val="0"/>
        <w:color w:val="A0459A" w:themeColor="background1"/>
        <w:sz w:val="22"/>
      </w:rPr>
    </w:lvl>
    <w:lvl w:ilvl="7">
      <w:start w:val="1"/>
      <w:numFmt w:val="decimal"/>
      <w:pStyle w:val="Heading8"/>
      <w:lvlText w:val="%1.%2.%3.%4.%5.%6.%7.%8"/>
      <w:lvlJc w:val="left"/>
      <w:pPr>
        <w:ind w:left="1247" w:hanging="680"/>
      </w:pPr>
      <w:rPr>
        <w:color w:val="A0459A" w:themeColor="background1"/>
        <w:sz w:val="20"/>
      </w:rPr>
    </w:lvl>
    <w:lvl w:ilvl="8">
      <w:start w:val="1"/>
      <w:numFmt w:val="decimal"/>
      <w:pStyle w:val="Heading9"/>
      <w:lvlText w:val="%1.%2.%3.%4.%5.%6.%7.%8.%9"/>
      <w:lvlJc w:val="left"/>
      <w:pPr>
        <w:ind w:left="1247" w:hanging="680"/>
      </w:pPr>
      <w:rPr>
        <w:color w:val="A0459A" w:themeColor="background1"/>
        <w:sz w:val="20"/>
      </w:rPr>
    </w:lvl>
  </w:abstractNum>
  <w:abstractNum w:abstractNumId="14" w15:restartNumberingAfterBreak="0">
    <w:nsid w:val="39D71E90"/>
    <w:multiLevelType w:val="multilevel"/>
    <w:tmpl w:val="5BAE8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A586F0E"/>
    <w:multiLevelType w:val="hybridMultilevel"/>
    <w:tmpl w:val="78D027B6"/>
    <w:lvl w:ilvl="0" w:tplc="20000001">
      <w:start w:val="1"/>
      <w:numFmt w:val="bullet"/>
      <w:pStyle w:val="bullet2"/>
      <w:lvlText w:val=""/>
      <w:lvlJc w:val="left"/>
      <w:rPr>
        <w:rFonts w:ascii="Symbol" w:hAnsi="Symbol" w:hint="default"/>
        <w:b w:val="0"/>
        <w:bCs w:val="0"/>
        <w:i w:val="0"/>
        <w:iCs w:val="0"/>
        <w:caps w:val="0"/>
        <w:smallCaps w:val="0"/>
        <w:strike w:val="0"/>
        <w:dstrike w:val="0"/>
        <w:noProof w:val="0"/>
        <w:vanish w:val="0"/>
        <w:color w:val="313185" w:themeColor="accent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EBB58CD"/>
    <w:multiLevelType w:val="multilevel"/>
    <w:tmpl w:val="95B47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7F2405"/>
    <w:multiLevelType w:val="multilevel"/>
    <w:tmpl w:val="95B47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10E08AE"/>
    <w:multiLevelType w:val="multilevel"/>
    <w:tmpl w:val="3CD40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3C0D59"/>
    <w:multiLevelType w:val="multilevel"/>
    <w:tmpl w:val="76D64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D27852"/>
    <w:multiLevelType w:val="multilevel"/>
    <w:tmpl w:val="7428AEC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1C06D74"/>
    <w:multiLevelType w:val="multilevel"/>
    <w:tmpl w:val="DBBA1FF0"/>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267714C"/>
    <w:multiLevelType w:val="hybridMultilevel"/>
    <w:tmpl w:val="9894D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6F22EF"/>
    <w:multiLevelType w:val="multilevel"/>
    <w:tmpl w:val="B128F4A6"/>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983422"/>
    <w:multiLevelType w:val="multilevel"/>
    <w:tmpl w:val="4F96A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BE6C39"/>
    <w:multiLevelType w:val="multilevel"/>
    <w:tmpl w:val="FA5EA482"/>
    <w:lvl w:ilvl="0">
      <w:start w:val="1"/>
      <w:numFmt w:val="bullet"/>
      <w:pStyle w:val="bullet1"/>
      <w:lvlText w:val=""/>
      <w:lvlJc w:val="left"/>
      <w:pPr>
        <w:ind w:left="360" w:hanging="360"/>
      </w:pPr>
      <w:rPr>
        <w:rFonts w:ascii="Symbol" w:hAnsi="Symbol" w:hint="default"/>
        <w:color w:val="313185" w:themeColor="accent5"/>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45509A2"/>
    <w:multiLevelType w:val="multilevel"/>
    <w:tmpl w:val="78025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70A5456"/>
    <w:multiLevelType w:val="multilevel"/>
    <w:tmpl w:val="DBBA1FF0"/>
    <w:lvl w:ilvl="0">
      <w:start w:val="8"/>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7BF08C4"/>
    <w:multiLevelType w:val="hybridMultilevel"/>
    <w:tmpl w:val="C0F624DE"/>
    <w:lvl w:ilvl="0" w:tplc="015CA7C4">
      <w:numFmt w:val="bullet"/>
      <w:lvlText w:val="-"/>
      <w:lvlJc w:val="left"/>
      <w:pPr>
        <w:ind w:left="360" w:hanging="360"/>
      </w:pPr>
      <w:rPr>
        <w:rFonts w:ascii="Crimson Pro" w:eastAsiaTheme="minorHAnsi" w:hAnsi="Crimson Pro" w:cstheme="minorBidi"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71477E7B"/>
    <w:multiLevelType w:val="multilevel"/>
    <w:tmpl w:val="2390B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75F58CE"/>
    <w:multiLevelType w:val="multilevel"/>
    <w:tmpl w:val="26BE9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76667A7"/>
    <w:multiLevelType w:val="hybridMultilevel"/>
    <w:tmpl w:val="8AFC80B4"/>
    <w:lvl w:ilvl="0" w:tplc="F0E29240">
      <w:start w:val="1"/>
      <w:numFmt w:val="bullet"/>
      <w:pStyle w:val="bullet3"/>
      <w:lvlText w:val=""/>
      <w:lvlJc w:val="left"/>
      <w:pPr>
        <w:ind w:left="1361" w:hanging="454"/>
      </w:pPr>
      <w:rPr>
        <w:rFonts w:ascii="Symbol" w:hAnsi="Symbol" w:hint="default"/>
        <w:color w:val="FFFFFF" w:themeColor="background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F468AC"/>
    <w:multiLevelType w:val="multilevel"/>
    <w:tmpl w:val="D1A0878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7D6618EF"/>
    <w:multiLevelType w:val="multilevel"/>
    <w:tmpl w:val="A0CC587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6087181">
    <w:abstractNumId w:val="25"/>
  </w:num>
  <w:num w:numId="2" w16cid:durableId="1309046152">
    <w:abstractNumId w:val="15"/>
  </w:num>
  <w:num w:numId="3" w16cid:durableId="1519546032">
    <w:abstractNumId w:val="31"/>
  </w:num>
  <w:num w:numId="4" w16cid:durableId="1549880987">
    <w:abstractNumId w:val="13"/>
  </w:num>
  <w:num w:numId="5" w16cid:durableId="86775832">
    <w:abstractNumId w:val="10"/>
  </w:num>
  <w:num w:numId="6" w16cid:durableId="81730127">
    <w:abstractNumId w:val="32"/>
  </w:num>
  <w:num w:numId="7" w16cid:durableId="600843137">
    <w:abstractNumId w:val="22"/>
  </w:num>
  <w:num w:numId="8" w16cid:durableId="98717008">
    <w:abstractNumId w:val="4"/>
  </w:num>
  <w:num w:numId="9" w16cid:durableId="1547795865">
    <w:abstractNumId w:val="3"/>
  </w:num>
  <w:num w:numId="10" w16cid:durableId="256988170">
    <w:abstractNumId w:val="33"/>
  </w:num>
  <w:num w:numId="11" w16cid:durableId="2069956900">
    <w:abstractNumId w:val="28"/>
  </w:num>
  <w:num w:numId="12" w16cid:durableId="899094238">
    <w:abstractNumId w:val="20"/>
  </w:num>
  <w:num w:numId="13" w16cid:durableId="516581954">
    <w:abstractNumId w:val="23"/>
  </w:num>
  <w:num w:numId="14" w16cid:durableId="1605726879">
    <w:abstractNumId w:val="0"/>
  </w:num>
  <w:num w:numId="15" w16cid:durableId="2112817605">
    <w:abstractNumId w:val="8"/>
  </w:num>
  <w:num w:numId="16" w16cid:durableId="2111660204">
    <w:abstractNumId w:val="1"/>
  </w:num>
  <w:num w:numId="17" w16cid:durableId="2047170969">
    <w:abstractNumId w:val="19"/>
  </w:num>
  <w:num w:numId="18" w16cid:durableId="90397656">
    <w:abstractNumId w:val="17"/>
  </w:num>
  <w:num w:numId="19" w16cid:durableId="1845783406">
    <w:abstractNumId w:val="16"/>
  </w:num>
  <w:num w:numId="20" w16cid:durableId="1884363721">
    <w:abstractNumId w:val="6"/>
  </w:num>
  <w:num w:numId="21" w16cid:durableId="952711336">
    <w:abstractNumId w:val="5"/>
  </w:num>
  <w:num w:numId="22" w16cid:durableId="824443267">
    <w:abstractNumId w:val="13"/>
  </w:num>
  <w:num w:numId="23" w16cid:durableId="1809980709">
    <w:abstractNumId w:val="11"/>
  </w:num>
  <w:num w:numId="24" w16cid:durableId="25641936">
    <w:abstractNumId w:val="9"/>
  </w:num>
  <w:num w:numId="25" w16cid:durableId="930505114">
    <w:abstractNumId w:val="26"/>
  </w:num>
  <w:num w:numId="26" w16cid:durableId="957032311">
    <w:abstractNumId w:val="18"/>
  </w:num>
  <w:num w:numId="27" w16cid:durableId="1960408899">
    <w:abstractNumId w:val="7"/>
  </w:num>
  <w:num w:numId="28" w16cid:durableId="607662704">
    <w:abstractNumId w:val="25"/>
  </w:num>
  <w:num w:numId="29" w16cid:durableId="1142506907">
    <w:abstractNumId w:val="25"/>
  </w:num>
  <w:num w:numId="30" w16cid:durableId="1826704106">
    <w:abstractNumId w:val="14"/>
  </w:num>
  <w:num w:numId="31" w16cid:durableId="861943991">
    <w:abstractNumId w:val="25"/>
  </w:num>
  <w:num w:numId="32" w16cid:durableId="916937529">
    <w:abstractNumId w:val="30"/>
  </w:num>
  <w:num w:numId="33" w16cid:durableId="2128960150">
    <w:abstractNumId w:val="24"/>
  </w:num>
  <w:num w:numId="34" w16cid:durableId="1415012204">
    <w:abstractNumId w:val="25"/>
  </w:num>
  <w:num w:numId="35" w16cid:durableId="610362253">
    <w:abstractNumId w:val="25"/>
  </w:num>
  <w:num w:numId="36" w16cid:durableId="397942908">
    <w:abstractNumId w:val="13"/>
  </w:num>
  <w:num w:numId="37" w16cid:durableId="1159662409">
    <w:abstractNumId w:val="21"/>
  </w:num>
  <w:num w:numId="38" w16cid:durableId="1533421516">
    <w:abstractNumId w:val="29"/>
  </w:num>
  <w:num w:numId="39" w16cid:durableId="1332292301">
    <w:abstractNumId w:val="25"/>
  </w:num>
  <w:num w:numId="40" w16cid:durableId="1916623549">
    <w:abstractNumId w:val="12"/>
  </w:num>
  <w:num w:numId="41" w16cid:durableId="1017581158">
    <w:abstractNumId w:val="27"/>
  </w:num>
  <w:num w:numId="42" w16cid:durableId="786390619">
    <w:abstractNumId w:val="2"/>
  </w:num>
  <w:num w:numId="43" w16cid:durableId="303045934">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embedTrueTypeFonts/>
  <w:activeWritingStyle w:appName="MSWord" w:lang="en-GB" w:vendorID="64" w:dllVersion="0" w:nlCheck="1" w:checkStyle="0"/>
  <w:activeWritingStyle w:appName="MSWord" w:lang="en-AU" w:vendorID="64" w:dllVersion="0" w:nlCheck="1" w:checkStyle="0"/>
  <w:proofState w:spelling="clean" w:grammar="clean"/>
  <w:attachedTemplate r:id="rId1"/>
  <w:defaultTabStop w:val="720"/>
  <w:hyphenationZone w:val="425"/>
  <w:defaultTableStyle w:val="AgendaTablestyle"/>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BF0"/>
    <w:rsid w:val="0001396A"/>
    <w:rsid w:val="00030E27"/>
    <w:rsid w:val="00043939"/>
    <w:rsid w:val="00044BFF"/>
    <w:rsid w:val="000548A4"/>
    <w:rsid w:val="00055B20"/>
    <w:rsid w:val="00062CA6"/>
    <w:rsid w:val="00067C22"/>
    <w:rsid w:val="00071DCF"/>
    <w:rsid w:val="00072A04"/>
    <w:rsid w:val="00084534"/>
    <w:rsid w:val="00086B1D"/>
    <w:rsid w:val="00090F1A"/>
    <w:rsid w:val="00091406"/>
    <w:rsid w:val="000918B9"/>
    <w:rsid w:val="000A4E3E"/>
    <w:rsid w:val="000A5221"/>
    <w:rsid w:val="000A7205"/>
    <w:rsid w:val="000A7ED3"/>
    <w:rsid w:val="000B0E20"/>
    <w:rsid w:val="000B2BA5"/>
    <w:rsid w:val="000B55C6"/>
    <w:rsid w:val="000C046C"/>
    <w:rsid w:val="000C0C26"/>
    <w:rsid w:val="000D59E4"/>
    <w:rsid w:val="000D5D08"/>
    <w:rsid w:val="000D783F"/>
    <w:rsid w:val="000E2D65"/>
    <w:rsid w:val="000E46F3"/>
    <w:rsid w:val="00101816"/>
    <w:rsid w:val="00101895"/>
    <w:rsid w:val="00105C0C"/>
    <w:rsid w:val="0010760F"/>
    <w:rsid w:val="00113C3D"/>
    <w:rsid w:val="001151CE"/>
    <w:rsid w:val="00116C85"/>
    <w:rsid w:val="00123594"/>
    <w:rsid w:val="00124CA2"/>
    <w:rsid w:val="00130018"/>
    <w:rsid w:val="00130952"/>
    <w:rsid w:val="001312A8"/>
    <w:rsid w:val="00131A3E"/>
    <w:rsid w:val="00136013"/>
    <w:rsid w:val="00136CE7"/>
    <w:rsid w:val="00141719"/>
    <w:rsid w:val="00147D89"/>
    <w:rsid w:val="00151247"/>
    <w:rsid w:val="00154068"/>
    <w:rsid w:val="00162338"/>
    <w:rsid w:val="001733D1"/>
    <w:rsid w:val="00177E28"/>
    <w:rsid w:val="00186662"/>
    <w:rsid w:val="001868B4"/>
    <w:rsid w:val="001903AC"/>
    <w:rsid w:val="00192686"/>
    <w:rsid w:val="00193B76"/>
    <w:rsid w:val="00194BE2"/>
    <w:rsid w:val="0019638C"/>
    <w:rsid w:val="00197D82"/>
    <w:rsid w:val="001A1A65"/>
    <w:rsid w:val="001B2285"/>
    <w:rsid w:val="001B24D5"/>
    <w:rsid w:val="001B2987"/>
    <w:rsid w:val="001B7F96"/>
    <w:rsid w:val="001C00A9"/>
    <w:rsid w:val="001C1965"/>
    <w:rsid w:val="001C1C0F"/>
    <w:rsid w:val="001C4318"/>
    <w:rsid w:val="001C5C68"/>
    <w:rsid w:val="001C6759"/>
    <w:rsid w:val="001D3015"/>
    <w:rsid w:val="001D4A11"/>
    <w:rsid w:val="001D4E74"/>
    <w:rsid w:val="001E0D7B"/>
    <w:rsid w:val="001E11AC"/>
    <w:rsid w:val="001E455A"/>
    <w:rsid w:val="001E68B4"/>
    <w:rsid w:val="001E738F"/>
    <w:rsid w:val="001F0ACD"/>
    <w:rsid w:val="001F66C3"/>
    <w:rsid w:val="001F7106"/>
    <w:rsid w:val="00205F67"/>
    <w:rsid w:val="002064DC"/>
    <w:rsid w:val="00220DAA"/>
    <w:rsid w:val="00223E55"/>
    <w:rsid w:val="00224C7E"/>
    <w:rsid w:val="00226580"/>
    <w:rsid w:val="00237C67"/>
    <w:rsid w:val="00242565"/>
    <w:rsid w:val="00242ABF"/>
    <w:rsid w:val="00243E54"/>
    <w:rsid w:val="00245F95"/>
    <w:rsid w:val="002477D4"/>
    <w:rsid w:val="0026008D"/>
    <w:rsid w:val="00263E42"/>
    <w:rsid w:val="002728DF"/>
    <w:rsid w:val="00273604"/>
    <w:rsid w:val="0027554E"/>
    <w:rsid w:val="00277109"/>
    <w:rsid w:val="0028034C"/>
    <w:rsid w:val="00282164"/>
    <w:rsid w:val="00283620"/>
    <w:rsid w:val="00291A2A"/>
    <w:rsid w:val="002A23B6"/>
    <w:rsid w:val="002A24B0"/>
    <w:rsid w:val="002A5723"/>
    <w:rsid w:val="002A76E4"/>
    <w:rsid w:val="002B0F79"/>
    <w:rsid w:val="002B6932"/>
    <w:rsid w:val="002B7667"/>
    <w:rsid w:val="002B779B"/>
    <w:rsid w:val="002C51FF"/>
    <w:rsid w:val="002C607A"/>
    <w:rsid w:val="002C7C30"/>
    <w:rsid w:val="002D4908"/>
    <w:rsid w:val="002D5E94"/>
    <w:rsid w:val="002E164F"/>
    <w:rsid w:val="002E2504"/>
    <w:rsid w:val="002E3DA9"/>
    <w:rsid w:val="002E4830"/>
    <w:rsid w:val="002F6DE4"/>
    <w:rsid w:val="00301365"/>
    <w:rsid w:val="00303DCE"/>
    <w:rsid w:val="00312DF8"/>
    <w:rsid w:val="00313CBC"/>
    <w:rsid w:val="003141A5"/>
    <w:rsid w:val="0031733B"/>
    <w:rsid w:val="003233CC"/>
    <w:rsid w:val="003262B0"/>
    <w:rsid w:val="0033488E"/>
    <w:rsid w:val="00343240"/>
    <w:rsid w:val="00346B2E"/>
    <w:rsid w:val="0035771F"/>
    <w:rsid w:val="00360B16"/>
    <w:rsid w:val="00361BEB"/>
    <w:rsid w:val="00362882"/>
    <w:rsid w:val="00370ECC"/>
    <w:rsid w:val="003734D3"/>
    <w:rsid w:val="00374C78"/>
    <w:rsid w:val="00381D90"/>
    <w:rsid w:val="003836C0"/>
    <w:rsid w:val="00391352"/>
    <w:rsid w:val="00393888"/>
    <w:rsid w:val="00397D45"/>
    <w:rsid w:val="003A268B"/>
    <w:rsid w:val="003A52E1"/>
    <w:rsid w:val="003A5BEA"/>
    <w:rsid w:val="003A6D77"/>
    <w:rsid w:val="003A7279"/>
    <w:rsid w:val="003A72A8"/>
    <w:rsid w:val="003B1E3B"/>
    <w:rsid w:val="003B42FA"/>
    <w:rsid w:val="003C6743"/>
    <w:rsid w:val="003D0C51"/>
    <w:rsid w:val="003D1840"/>
    <w:rsid w:val="003D2634"/>
    <w:rsid w:val="003D5777"/>
    <w:rsid w:val="003E47A1"/>
    <w:rsid w:val="003F0444"/>
    <w:rsid w:val="003F48F9"/>
    <w:rsid w:val="00403679"/>
    <w:rsid w:val="0040533B"/>
    <w:rsid w:val="00405CB4"/>
    <w:rsid w:val="00406439"/>
    <w:rsid w:val="004073AB"/>
    <w:rsid w:val="004109E5"/>
    <w:rsid w:val="0041409B"/>
    <w:rsid w:val="004154A0"/>
    <w:rsid w:val="00421F4B"/>
    <w:rsid w:val="004222AC"/>
    <w:rsid w:val="00425BB4"/>
    <w:rsid w:val="00431134"/>
    <w:rsid w:val="00441CFF"/>
    <w:rsid w:val="004453C3"/>
    <w:rsid w:val="004473F0"/>
    <w:rsid w:val="00451C7A"/>
    <w:rsid w:val="00451D11"/>
    <w:rsid w:val="004529DC"/>
    <w:rsid w:val="004539F1"/>
    <w:rsid w:val="0045512F"/>
    <w:rsid w:val="004565E6"/>
    <w:rsid w:val="004637C4"/>
    <w:rsid w:val="00464EBA"/>
    <w:rsid w:val="00477746"/>
    <w:rsid w:val="004848D6"/>
    <w:rsid w:val="00490416"/>
    <w:rsid w:val="0049201B"/>
    <w:rsid w:val="004944AA"/>
    <w:rsid w:val="00496B4F"/>
    <w:rsid w:val="004A0FE9"/>
    <w:rsid w:val="004A21A4"/>
    <w:rsid w:val="004A5D8E"/>
    <w:rsid w:val="004A7362"/>
    <w:rsid w:val="004A7F6A"/>
    <w:rsid w:val="004B0501"/>
    <w:rsid w:val="004B1D3D"/>
    <w:rsid w:val="004B7CC8"/>
    <w:rsid w:val="004C1C52"/>
    <w:rsid w:val="004C2328"/>
    <w:rsid w:val="004C7AC3"/>
    <w:rsid w:val="004E11CE"/>
    <w:rsid w:val="004E4231"/>
    <w:rsid w:val="004F1012"/>
    <w:rsid w:val="005034B7"/>
    <w:rsid w:val="00506FAB"/>
    <w:rsid w:val="00512780"/>
    <w:rsid w:val="00512D6D"/>
    <w:rsid w:val="00514776"/>
    <w:rsid w:val="00516712"/>
    <w:rsid w:val="0051703F"/>
    <w:rsid w:val="00517498"/>
    <w:rsid w:val="0052249A"/>
    <w:rsid w:val="005308BB"/>
    <w:rsid w:val="00530C86"/>
    <w:rsid w:val="00531DC1"/>
    <w:rsid w:val="0053462E"/>
    <w:rsid w:val="0053519D"/>
    <w:rsid w:val="00540559"/>
    <w:rsid w:val="00542BF4"/>
    <w:rsid w:val="00543459"/>
    <w:rsid w:val="0055090F"/>
    <w:rsid w:val="005530CF"/>
    <w:rsid w:val="00555630"/>
    <w:rsid w:val="005621E7"/>
    <w:rsid w:val="0056242F"/>
    <w:rsid w:val="00571F64"/>
    <w:rsid w:val="0057391A"/>
    <w:rsid w:val="00575EFC"/>
    <w:rsid w:val="00577EF2"/>
    <w:rsid w:val="00585641"/>
    <w:rsid w:val="00586C37"/>
    <w:rsid w:val="005875BE"/>
    <w:rsid w:val="005922C4"/>
    <w:rsid w:val="00593BBB"/>
    <w:rsid w:val="0059514E"/>
    <w:rsid w:val="005974B7"/>
    <w:rsid w:val="005A374E"/>
    <w:rsid w:val="005A3E00"/>
    <w:rsid w:val="005B7A1A"/>
    <w:rsid w:val="005C3648"/>
    <w:rsid w:val="005C777D"/>
    <w:rsid w:val="005D1748"/>
    <w:rsid w:val="005E1504"/>
    <w:rsid w:val="005E1C9C"/>
    <w:rsid w:val="005E36B2"/>
    <w:rsid w:val="005E3850"/>
    <w:rsid w:val="005E4179"/>
    <w:rsid w:val="005E42C1"/>
    <w:rsid w:val="005F19F5"/>
    <w:rsid w:val="005F5325"/>
    <w:rsid w:val="005F6055"/>
    <w:rsid w:val="00601805"/>
    <w:rsid w:val="00602F95"/>
    <w:rsid w:val="006035FF"/>
    <w:rsid w:val="00610592"/>
    <w:rsid w:val="00611B3A"/>
    <w:rsid w:val="0061235F"/>
    <w:rsid w:val="006131BA"/>
    <w:rsid w:val="0061354C"/>
    <w:rsid w:val="00613DA8"/>
    <w:rsid w:val="00614D14"/>
    <w:rsid w:val="006165D4"/>
    <w:rsid w:val="00621CFC"/>
    <w:rsid w:val="00627D50"/>
    <w:rsid w:val="00631573"/>
    <w:rsid w:val="00632C6E"/>
    <w:rsid w:val="00634573"/>
    <w:rsid w:val="00635308"/>
    <w:rsid w:val="00647BD1"/>
    <w:rsid w:val="0065196E"/>
    <w:rsid w:val="00652464"/>
    <w:rsid w:val="00656471"/>
    <w:rsid w:val="00657BE0"/>
    <w:rsid w:val="00667C40"/>
    <w:rsid w:val="00672CF6"/>
    <w:rsid w:val="00673E18"/>
    <w:rsid w:val="006744E7"/>
    <w:rsid w:val="0068301C"/>
    <w:rsid w:val="00684E28"/>
    <w:rsid w:val="00687131"/>
    <w:rsid w:val="006874CF"/>
    <w:rsid w:val="006879C7"/>
    <w:rsid w:val="006929FA"/>
    <w:rsid w:val="006972F3"/>
    <w:rsid w:val="006A1DF6"/>
    <w:rsid w:val="006A221F"/>
    <w:rsid w:val="006A520F"/>
    <w:rsid w:val="006A62B8"/>
    <w:rsid w:val="006A6B85"/>
    <w:rsid w:val="006A6BDC"/>
    <w:rsid w:val="006B0598"/>
    <w:rsid w:val="006C5759"/>
    <w:rsid w:val="006D4857"/>
    <w:rsid w:val="006D5F81"/>
    <w:rsid w:val="006D669A"/>
    <w:rsid w:val="006D7E2B"/>
    <w:rsid w:val="006E1E85"/>
    <w:rsid w:val="006E217F"/>
    <w:rsid w:val="006E366C"/>
    <w:rsid w:val="006F15C2"/>
    <w:rsid w:val="006F1DFA"/>
    <w:rsid w:val="00704958"/>
    <w:rsid w:val="00704BCC"/>
    <w:rsid w:val="007058C8"/>
    <w:rsid w:val="0071688D"/>
    <w:rsid w:val="0072049D"/>
    <w:rsid w:val="00723873"/>
    <w:rsid w:val="007268F1"/>
    <w:rsid w:val="0073784D"/>
    <w:rsid w:val="00737CDA"/>
    <w:rsid w:val="007444E7"/>
    <w:rsid w:val="00761600"/>
    <w:rsid w:val="00770323"/>
    <w:rsid w:val="007768DD"/>
    <w:rsid w:val="007848FC"/>
    <w:rsid w:val="00785AB3"/>
    <w:rsid w:val="00786A11"/>
    <w:rsid w:val="00790070"/>
    <w:rsid w:val="00790CFD"/>
    <w:rsid w:val="00794BCC"/>
    <w:rsid w:val="0079581D"/>
    <w:rsid w:val="00796FA3"/>
    <w:rsid w:val="007A55C1"/>
    <w:rsid w:val="007B0CEC"/>
    <w:rsid w:val="007B19C5"/>
    <w:rsid w:val="007B26D8"/>
    <w:rsid w:val="007B3E0E"/>
    <w:rsid w:val="007B7C65"/>
    <w:rsid w:val="007D1824"/>
    <w:rsid w:val="007D3300"/>
    <w:rsid w:val="007E06C0"/>
    <w:rsid w:val="007E449E"/>
    <w:rsid w:val="007E6CA0"/>
    <w:rsid w:val="007E6EF3"/>
    <w:rsid w:val="007F13C2"/>
    <w:rsid w:val="007F3C30"/>
    <w:rsid w:val="0080137E"/>
    <w:rsid w:val="00802ACB"/>
    <w:rsid w:val="008047EB"/>
    <w:rsid w:val="00817E24"/>
    <w:rsid w:val="0082043D"/>
    <w:rsid w:val="0082556B"/>
    <w:rsid w:val="0082735A"/>
    <w:rsid w:val="00832BBF"/>
    <w:rsid w:val="008433F6"/>
    <w:rsid w:val="00843519"/>
    <w:rsid w:val="0085055B"/>
    <w:rsid w:val="0085779C"/>
    <w:rsid w:val="00860CDB"/>
    <w:rsid w:val="00867937"/>
    <w:rsid w:val="00870835"/>
    <w:rsid w:val="0087154A"/>
    <w:rsid w:val="00873BBB"/>
    <w:rsid w:val="00876A91"/>
    <w:rsid w:val="00877748"/>
    <w:rsid w:val="00881D1C"/>
    <w:rsid w:val="00883C50"/>
    <w:rsid w:val="0088566A"/>
    <w:rsid w:val="00893CBD"/>
    <w:rsid w:val="008A5627"/>
    <w:rsid w:val="008A7F59"/>
    <w:rsid w:val="008B1E68"/>
    <w:rsid w:val="008B21C3"/>
    <w:rsid w:val="008B2D3A"/>
    <w:rsid w:val="008B499C"/>
    <w:rsid w:val="008B4AA2"/>
    <w:rsid w:val="008C0806"/>
    <w:rsid w:val="008C172D"/>
    <w:rsid w:val="008C3940"/>
    <w:rsid w:val="008C774B"/>
    <w:rsid w:val="008D21BE"/>
    <w:rsid w:val="008D4491"/>
    <w:rsid w:val="008E2801"/>
    <w:rsid w:val="008E5CBE"/>
    <w:rsid w:val="008E78D7"/>
    <w:rsid w:val="008F0CDA"/>
    <w:rsid w:val="008F17F0"/>
    <w:rsid w:val="008F6E62"/>
    <w:rsid w:val="00903EE6"/>
    <w:rsid w:val="00905C1D"/>
    <w:rsid w:val="009128E7"/>
    <w:rsid w:val="00921433"/>
    <w:rsid w:val="00921AA9"/>
    <w:rsid w:val="00921CB0"/>
    <w:rsid w:val="00923F7C"/>
    <w:rsid w:val="0093125A"/>
    <w:rsid w:val="00931333"/>
    <w:rsid w:val="009400F4"/>
    <w:rsid w:val="00946840"/>
    <w:rsid w:val="00947DFD"/>
    <w:rsid w:val="00955E37"/>
    <w:rsid w:val="009576B0"/>
    <w:rsid w:val="00962C5D"/>
    <w:rsid w:val="00963028"/>
    <w:rsid w:val="00964614"/>
    <w:rsid w:val="009651E8"/>
    <w:rsid w:val="00974A3E"/>
    <w:rsid w:val="00981359"/>
    <w:rsid w:val="009837C3"/>
    <w:rsid w:val="009874BC"/>
    <w:rsid w:val="00987EFB"/>
    <w:rsid w:val="00991E61"/>
    <w:rsid w:val="00994116"/>
    <w:rsid w:val="009A1EAF"/>
    <w:rsid w:val="009A5E12"/>
    <w:rsid w:val="009B63EB"/>
    <w:rsid w:val="009B65BD"/>
    <w:rsid w:val="009C07AE"/>
    <w:rsid w:val="009C39E4"/>
    <w:rsid w:val="009D2465"/>
    <w:rsid w:val="009D69E0"/>
    <w:rsid w:val="009D76FD"/>
    <w:rsid w:val="009E1FA3"/>
    <w:rsid w:val="009E3780"/>
    <w:rsid w:val="009E3B79"/>
    <w:rsid w:val="009F3490"/>
    <w:rsid w:val="009F44E3"/>
    <w:rsid w:val="009F6964"/>
    <w:rsid w:val="009F747F"/>
    <w:rsid w:val="009F7C21"/>
    <w:rsid w:val="00A06780"/>
    <w:rsid w:val="00A11C4F"/>
    <w:rsid w:val="00A11F73"/>
    <w:rsid w:val="00A151C3"/>
    <w:rsid w:val="00A17CCB"/>
    <w:rsid w:val="00A2416A"/>
    <w:rsid w:val="00A25FFF"/>
    <w:rsid w:val="00A31EE4"/>
    <w:rsid w:val="00A32226"/>
    <w:rsid w:val="00A32A69"/>
    <w:rsid w:val="00A35242"/>
    <w:rsid w:val="00A364A2"/>
    <w:rsid w:val="00A40490"/>
    <w:rsid w:val="00A42F55"/>
    <w:rsid w:val="00A47028"/>
    <w:rsid w:val="00A4794B"/>
    <w:rsid w:val="00A57110"/>
    <w:rsid w:val="00A617BC"/>
    <w:rsid w:val="00A6377F"/>
    <w:rsid w:val="00A70AA1"/>
    <w:rsid w:val="00A75AF9"/>
    <w:rsid w:val="00A81E18"/>
    <w:rsid w:val="00A93E1A"/>
    <w:rsid w:val="00A965CC"/>
    <w:rsid w:val="00AB06D8"/>
    <w:rsid w:val="00AB0F10"/>
    <w:rsid w:val="00AB194E"/>
    <w:rsid w:val="00AB2277"/>
    <w:rsid w:val="00AB23D6"/>
    <w:rsid w:val="00AB2D7C"/>
    <w:rsid w:val="00AB6271"/>
    <w:rsid w:val="00AB72C8"/>
    <w:rsid w:val="00AC1A0F"/>
    <w:rsid w:val="00AC37EB"/>
    <w:rsid w:val="00AC4289"/>
    <w:rsid w:val="00AC47AC"/>
    <w:rsid w:val="00AC58B0"/>
    <w:rsid w:val="00AC5AD2"/>
    <w:rsid w:val="00AD049D"/>
    <w:rsid w:val="00AD3193"/>
    <w:rsid w:val="00AD35FD"/>
    <w:rsid w:val="00AE253A"/>
    <w:rsid w:val="00AE4554"/>
    <w:rsid w:val="00AF1771"/>
    <w:rsid w:val="00B11628"/>
    <w:rsid w:val="00B15B82"/>
    <w:rsid w:val="00B17051"/>
    <w:rsid w:val="00B31D1C"/>
    <w:rsid w:val="00B335A1"/>
    <w:rsid w:val="00B3381E"/>
    <w:rsid w:val="00B351F9"/>
    <w:rsid w:val="00B50F2F"/>
    <w:rsid w:val="00B5561C"/>
    <w:rsid w:val="00B56A3B"/>
    <w:rsid w:val="00B620BD"/>
    <w:rsid w:val="00B64ABA"/>
    <w:rsid w:val="00B7119A"/>
    <w:rsid w:val="00B7378D"/>
    <w:rsid w:val="00B743F0"/>
    <w:rsid w:val="00B81019"/>
    <w:rsid w:val="00B92191"/>
    <w:rsid w:val="00B966A4"/>
    <w:rsid w:val="00B9753D"/>
    <w:rsid w:val="00BA4FFE"/>
    <w:rsid w:val="00BA5DD6"/>
    <w:rsid w:val="00BA6C70"/>
    <w:rsid w:val="00BA6E0E"/>
    <w:rsid w:val="00BA7A96"/>
    <w:rsid w:val="00BB2060"/>
    <w:rsid w:val="00BB2E50"/>
    <w:rsid w:val="00BB522A"/>
    <w:rsid w:val="00BB5ECA"/>
    <w:rsid w:val="00BB7E7D"/>
    <w:rsid w:val="00BC7CFD"/>
    <w:rsid w:val="00BD2C67"/>
    <w:rsid w:val="00BD3F52"/>
    <w:rsid w:val="00BD6887"/>
    <w:rsid w:val="00BE2299"/>
    <w:rsid w:val="00BE4696"/>
    <w:rsid w:val="00BF38E3"/>
    <w:rsid w:val="00BF4445"/>
    <w:rsid w:val="00C03E9A"/>
    <w:rsid w:val="00C04B16"/>
    <w:rsid w:val="00C077E4"/>
    <w:rsid w:val="00C07AE6"/>
    <w:rsid w:val="00C10021"/>
    <w:rsid w:val="00C10B3E"/>
    <w:rsid w:val="00C15FFB"/>
    <w:rsid w:val="00C1655A"/>
    <w:rsid w:val="00C21A7B"/>
    <w:rsid w:val="00C21CAD"/>
    <w:rsid w:val="00C23AF8"/>
    <w:rsid w:val="00C23D7F"/>
    <w:rsid w:val="00C25868"/>
    <w:rsid w:val="00C2600D"/>
    <w:rsid w:val="00C304CE"/>
    <w:rsid w:val="00C322F3"/>
    <w:rsid w:val="00C343DE"/>
    <w:rsid w:val="00C43251"/>
    <w:rsid w:val="00C478A5"/>
    <w:rsid w:val="00C56977"/>
    <w:rsid w:val="00C62068"/>
    <w:rsid w:val="00C63975"/>
    <w:rsid w:val="00C63B41"/>
    <w:rsid w:val="00C63FD8"/>
    <w:rsid w:val="00C64819"/>
    <w:rsid w:val="00C70A15"/>
    <w:rsid w:val="00C74DF5"/>
    <w:rsid w:val="00C75FEA"/>
    <w:rsid w:val="00C76A3E"/>
    <w:rsid w:val="00C84307"/>
    <w:rsid w:val="00C85BAE"/>
    <w:rsid w:val="00C93407"/>
    <w:rsid w:val="00C96329"/>
    <w:rsid w:val="00CA2A75"/>
    <w:rsid w:val="00CA3297"/>
    <w:rsid w:val="00CA74A7"/>
    <w:rsid w:val="00CB1E3F"/>
    <w:rsid w:val="00CC0958"/>
    <w:rsid w:val="00CC1930"/>
    <w:rsid w:val="00CC251F"/>
    <w:rsid w:val="00CD00DB"/>
    <w:rsid w:val="00CD4EDD"/>
    <w:rsid w:val="00CE04F6"/>
    <w:rsid w:val="00CE2372"/>
    <w:rsid w:val="00CE7CE5"/>
    <w:rsid w:val="00CF0925"/>
    <w:rsid w:val="00CF2369"/>
    <w:rsid w:val="00CF26C8"/>
    <w:rsid w:val="00CF2CE1"/>
    <w:rsid w:val="00CF3106"/>
    <w:rsid w:val="00D057C9"/>
    <w:rsid w:val="00D1381F"/>
    <w:rsid w:val="00D20388"/>
    <w:rsid w:val="00D203EC"/>
    <w:rsid w:val="00D240C9"/>
    <w:rsid w:val="00D24BEF"/>
    <w:rsid w:val="00D26BDA"/>
    <w:rsid w:val="00D33C2A"/>
    <w:rsid w:val="00D34043"/>
    <w:rsid w:val="00D34EA5"/>
    <w:rsid w:val="00D408AD"/>
    <w:rsid w:val="00D445D7"/>
    <w:rsid w:val="00D44A5B"/>
    <w:rsid w:val="00D4609B"/>
    <w:rsid w:val="00D52996"/>
    <w:rsid w:val="00D52A19"/>
    <w:rsid w:val="00D539CD"/>
    <w:rsid w:val="00D54893"/>
    <w:rsid w:val="00D54BF0"/>
    <w:rsid w:val="00D63B8F"/>
    <w:rsid w:val="00D71AEE"/>
    <w:rsid w:val="00D72FA3"/>
    <w:rsid w:val="00D7556D"/>
    <w:rsid w:val="00D864FE"/>
    <w:rsid w:val="00D87A7B"/>
    <w:rsid w:val="00D9188A"/>
    <w:rsid w:val="00D93C70"/>
    <w:rsid w:val="00D97337"/>
    <w:rsid w:val="00DA2D98"/>
    <w:rsid w:val="00DA7EB0"/>
    <w:rsid w:val="00DB14AC"/>
    <w:rsid w:val="00DB2B48"/>
    <w:rsid w:val="00DB59BA"/>
    <w:rsid w:val="00DB602C"/>
    <w:rsid w:val="00DC3E55"/>
    <w:rsid w:val="00DD5816"/>
    <w:rsid w:val="00DD5C96"/>
    <w:rsid w:val="00DE2318"/>
    <w:rsid w:val="00DE5FDC"/>
    <w:rsid w:val="00DF4C0F"/>
    <w:rsid w:val="00E005AD"/>
    <w:rsid w:val="00E01666"/>
    <w:rsid w:val="00E02AC2"/>
    <w:rsid w:val="00E02E36"/>
    <w:rsid w:val="00E03214"/>
    <w:rsid w:val="00E03C3F"/>
    <w:rsid w:val="00E0490C"/>
    <w:rsid w:val="00E07EFF"/>
    <w:rsid w:val="00E24473"/>
    <w:rsid w:val="00E2492B"/>
    <w:rsid w:val="00E26632"/>
    <w:rsid w:val="00E31188"/>
    <w:rsid w:val="00E4CFCF"/>
    <w:rsid w:val="00E502E6"/>
    <w:rsid w:val="00E53DBB"/>
    <w:rsid w:val="00E54227"/>
    <w:rsid w:val="00E57D2E"/>
    <w:rsid w:val="00E60737"/>
    <w:rsid w:val="00E6628F"/>
    <w:rsid w:val="00E66A67"/>
    <w:rsid w:val="00E821F4"/>
    <w:rsid w:val="00E87678"/>
    <w:rsid w:val="00E87713"/>
    <w:rsid w:val="00E878BA"/>
    <w:rsid w:val="00E908D7"/>
    <w:rsid w:val="00E94021"/>
    <w:rsid w:val="00E97239"/>
    <w:rsid w:val="00EA0766"/>
    <w:rsid w:val="00EA4053"/>
    <w:rsid w:val="00EA4C96"/>
    <w:rsid w:val="00EB388A"/>
    <w:rsid w:val="00EB4655"/>
    <w:rsid w:val="00EB4EC3"/>
    <w:rsid w:val="00EB7C5D"/>
    <w:rsid w:val="00EB7D03"/>
    <w:rsid w:val="00EC08BA"/>
    <w:rsid w:val="00EC4075"/>
    <w:rsid w:val="00EC43C6"/>
    <w:rsid w:val="00EC6106"/>
    <w:rsid w:val="00ED2957"/>
    <w:rsid w:val="00ED309F"/>
    <w:rsid w:val="00ED3B85"/>
    <w:rsid w:val="00ED7DDE"/>
    <w:rsid w:val="00EE0DBD"/>
    <w:rsid w:val="00EE4AC5"/>
    <w:rsid w:val="00EE77EA"/>
    <w:rsid w:val="00F03733"/>
    <w:rsid w:val="00F11DBB"/>
    <w:rsid w:val="00F12B03"/>
    <w:rsid w:val="00F15113"/>
    <w:rsid w:val="00F22129"/>
    <w:rsid w:val="00F24BF9"/>
    <w:rsid w:val="00F2651C"/>
    <w:rsid w:val="00F2745B"/>
    <w:rsid w:val="00F324BE"/>
    <w:rsid w:val="00F366DC"/>
    <w:rsid w:val="00F36BB7"/>
    <w:rsid w:val="00F45FE7"/>
    <w:rsid w:val="00F50C60"/>
    <w:rsid w:val="00F51C3E"/>
    <w:rsid w:val="00F5202F"/>
    <w:rsid w:val="00F67C1A"/>
    <w:rsid w:val="00F73BF9"/>
    <w:rsid w:val="00F73C42"/>
    <w:rsid w:val="00F8238F"/>
    <w:rsid w:val="00F8350A"/>
    <w:rsid w:val="00F8434C"/>
    <w:rsid w:val="00F8485E"/>
    <w:rsid w:val="00F9003D"/>
    <w:rsid w:val="00F9216C"/>
    <w:rsid w:val="00F94603"/>
    <w:rsid w:val="00FA3AA2"/>
    <w:rsid w:val="00FB2603"/>
    <w:rsid w:val="00FB33EF"/>
    <w:rsid w:val="00FB5701"/>
    <w:rsid w:val="00FC0283"/>
    <w:rsid w:val="00FC5810"/>
    <w:rsid w:val="00FD27EC"/>
    <w:rsid w:val="00FD5930"/>
    <w:rsid w:val="00FD6ADA"/>
    <w:rsid w:val="00FE183E"/>
    <w:rsid w:val="00FE4E35"/>
    <w:rsid w:val="00FE6BEC"/>
    <w:rsid w:val="00FF51D4"/>
    <w:rsid w:val="012D90ED"/>
    <w:rsid w:val="015FE90E"/>
    <w:rsid w:val="0167D780"/>
    <w:rsid w:val="023DABC6"/>
    <w:rsid w:val="02681952"/>
    <w:rsid w:val="02A44C08"/>
    <w:rsid w:val="02F5BBCF"/>
    <w:rsid w:val="034DC368"/>
    <w:rsid w:val="046EB041"/>
    <w:rsid w:val="04BE0268"/>
    <w:rsid w:val="067B465E"/>
    <w:rsid w:val="06D296D2"/>
    <w:rsid w:val="06E2D3E4"/>
    <w:rsid w:val="071EBCCC"/>
    <w:rsid w:val="07A33820"/>
    <w:rsid w:val="07E9EEA4"/>
    <w:rsid w:val="09330D63"/>
    <w:rsid w:val="09490F2C"/>
    <w:rsid w:val="0A0D9168"/>
    <w:rsid w:val="0A57DA18"/>
    <w:rsid w:val="0A8E1237"/>
    <w:rsid w:val="0AA3563B"/>
    <w:rsid w:val="0CE06614"/>
    <w:rsid w:val="0CF936A4"/>
    <w:rsid w:val="0DB52E88"/>
    <w:rsid w:val="0E8339E6"/>
    <w:rsid w:val="0E8CD556"/>
    <w:rsid w:val="0EEF4C94"/>
    <w:rsid w:val="0F690E61"/>
    <w:rsid w:val="0FEA9407"/>
    <w:rsid w:val="10203A45"/>
    <w:rsid w:val="10B1F97C"/>
    <w:rsid w:val="1219C11B"/>
    <w:rsid w:val="12DCEC1B"/>
    <w:rsid w:val="12FFDB62"/>
    <w:rsid w:val="1316DBCB"/>
    <w:rsid w:val="134AF05D"/>
    <w:rsid w:val="13AD1ECA"/>
    <w:rsid w:val="1402ECD0"/>
    <w:rsid w:val="14622BCE"/>
    <w:rsid w:val="14625267"/>
    <w:rsid w:val="14D93E2F"/>
    <w:rsid w:val="151C7DC5"/>
    <w:rsid w:val="1604E81D"/>
    <w:rsid w:val="16C9EC6D"/>
    <w:rsid w:val="17397453"/>
    <w:rsid w:val="1742E871"/>
    <w:rsid w:val="17561372"/>
    <w:rsid w:val="17E9640B"/>
    <w:rsid w:val="1878BC15"/>
    <w:rsid w:val="189A5F58"/>
    <w:rsid w:val="189CD80F"/>
    <w:rsid w:val="18A2998B"/>
    <w:rsid w:val="192C40AC"/>
    <w:rsid w:val="19A06D17"/>
    <w:rsid w:val="1A802257"/>
    <w:rsid w:val="1ABB2C8F"/>
    <w:rsid w:val="1ADBEB8E"/>
    <w:rsid w:val="1AEE64E0"/>
    <w:rsid w:val="1BC3A4B0"/>
    <w:rsid w:val="1CAFEEB2"/>
    <w:rsid w:val="1CBDF9A9"/>
    <w:rsid w:val="1CEA66D7"/>
    <w:rsid w:val="1D8D5C75"/>
    <w:rsid w:val="1D92BF1D"/>
    <w:rsid w:val="1DCA8043"/>
    <w:rsid w:val="1E241683"/>
    <w:rsid w:val="1ECFA44E"/>
    <w:rsid w:val="1F7B8DAA"/>
    <w:rsid w:val="20C34741"/>
    <w:rsid w:val="21137098"/>
    <w:rsid w:val="217B6679"/>
    <w:rsid w:val="21AB1B27"/>
    <w:rsid w:val="21CDFBA5"/>
    <w:rsid w:val="21E2A033"/>
    <w:rsid w:val="21F40062"/>
    <w:rsid w:val="22444E79"/>
    <w:rsid w:val="2275B83C"/>
    <w:rsid w:val="232B10B9"/>
    <w:rsid w:val="23927D6A"/>
    <w:rsid w:val="23E8A875"/>
    <w:rsid w:val="2450123E"/>
    <w:rsid w:val="255C52DF"/>
    <w:rsid w:val="25938C9E"/>
    <w:rsid w:val="2613F989"/>
    <w:rsid w:val="26D7846D"/>
    <w:rsid w:val="26D91403"/>
    <w:rsid w:val="2726F2B6"/>
    <w:rsid w:val="272E8A19"/>
    <w:rsid w:val="288D6159"/>
    <w:rsid w:val="2A0FA139"/>
    <w:rsid w:val="2A32BBC2"/>
    <w:rsid w:val="2A4F3ED9"/>
    <w:rsid w:val="2AA87E76"/>
    <w:rsid w:val="2B63D392"/>
    <w:rsid w:val="2B71A84A"/>
    <w:rsid w:val="2C617369"/>
    <w:rsid w:val="2D30601B"/>
    <w:rsid w:val="2E218B43"/>
    <w:rsid w:val="2E4109AC"/>
    <w:rsid w:val="2EE29652"/>
    <w:rsid w:val="2EF4AC1E"/>
    <w:rsid w:val="2F0D35F4"/>
    <w:rsid w:val="30B65C36"/>
    <w:rsid w:val="312E4237"/>
    <w:rsid w:val="31A8B181"/>
    <w:rsid w:val="31CEE3F4"/>
    <w:rsid w:val="31F2E706"/>
    <w:rsid w:val="32031A29"/>
    <w:rsid w:val="325EDE36"/>
    <w:rsid w:val="32741E35"/>
    <w:rsid w:val="3274DE48"/>
    <w:rsid w:val="32DB49C1"/>
    <w:rsid w:val="32E64577"/>
    <w:rsid w:val="32F0E6DC"/>
    <w:rsid w:val="3493C939"/>
    <w:rsid w:val="34A9C176"/>
    <w:rsid w:val="35A53EB3"/>
    <w:rsid w:val="36CAC6E7"/>
    <w:rsid w:val="36F37C40"/>
    <w:rsid w:val="37827A7B"/>
    <w:rsid w:val="37FCA18C"/>
    <w:rsid w:val="384D3B36"/>
    <w:rsid w:val="385E5F32"/>
    <w:rsid w:val="388866F0"/>
    <w:rsid w:val="39C0CD7C"/>
    <w:rsid w:val="3A4FE89B"/>
    <w:rsid w:val="3AE6BDC9"/>
    <w:rsid w:val="3B698E77"/>
    <w:rsid w:val="3B7969DB"/>
    <w:rsid w:val="3BEBB8FC"/>
    <w:rsid w:val="3C2B4F10"/>
    <w:rsid w:val="3D55D96C"/>
    <w:rsid w:val="3D91863D"/>
    <w:rsid w:val="3E194354"/>
    <w:rsid w:val="3F2703D6"/>
    <w:rsid w:val="3FC78554"/>
    <w:rsid w:val="40D3C021"/>
    <w:rsid w:val="4123D1F3"/>
    <w:rsid w:val="41C3A416"/>
    <w:rsid w:val="425AFA80"/>
    <w:rsid w:val="42AE8DDE"/>
    <w:rsid w:val="4312ACEC"/>
    <w:rsid w:val="442DFFE6"/>
    <w:rsid w:val="444C39AB"/>
    <w:rsid w:val="45123013"/>
    <w:rsid w:val="451752AC"/>
    <w:rsid w:val="45818B27"/>
    <w:rsid w:val="459C2B8D"/>
    <w:rsid w:val="4685CF58"/>
    <w:rsid w:val="46C46EEF"/>
    <w:rsid w:val="479B50CB"/>
    <w:rsid w:val="47ABE407"/>
    <w:rsid w:val="47F58EA1"/>
    <w:rsid w:val="480E9A58"/>
    <w:rsid w:val="488473B2"/>
    <w:rsid w:val="491CD804"/>
    <w:rsid w:val="49744BF6"/>
    <w:rsid w:val="4A4A8F1C"/>
    <w:rsid w:val="4A87F00F"/>
    <w:rsid w:val="4B03EFC8"/>
    <w:rsid w:val="4CA07A9B"/>
    <w:rsid w:val="4E992792"/>
    <w:rsid w:val="4F7CE9EB"/>
    <w:rsid w:val="4F957F37"/>
    <w:rsid w:val="4FAFE8A4"/>
    <w:rsid w:val="4FCB20AD"/>
    <w:rsid w:val="50974019"/>
    <w:rsid w:val="50ED10BC"/>
    <w:rsid w:val="5114ED96"/>
    <w:rsid w:val="5162AA35"/>
    <w:rsid w:val="529117F7"/>
    <w:rsid w:val="52CE4C69"/>
    <w:rsid w:val="52DB50EC"/>
    <w:rsid w:val="531148D8"/>
    <w:rsid w:val="53829B18"/>
    <w:rsid w:val="53B060B4"/>
    <w:rsid w:val="5482DAC2"/>
    <w:rsid w:val="549621DA"/>
    <w:rsid w:val="54B5CA23"/>
    <w:rsid w:val="54CECBE8"/>
    <w:rsid w:val="55474D94"/>
    <w:rsid w:val="557560FD"/>
    <w:rsid w:val="568B71E4"/>
    <w:rsid w:val="56BD372E"/>
    <w:rsid w:val="576A75B3"/>
    <w:rsid w:val="578B2276"/>
    <w:rsid w:val="58A28502"/>
    <w:rsid w:val="5919D1BA"/>
    <w:rsid w:val="59549EBF"/>
    <w:rsid w:val="59D9E1FB"/>
    <w:rsid w:val="5BA2C85C"/>
    <w:rsid w:val="5CAB2964"/>
    <w:rsid w:val="5DA1840F"/>
    <w:rsid w:val="5DD8DEB7"/>
    <w:rsid w:val="5DF4A1DB"/>
    <w:rsid w:val="5EC5A08C"/>
    <w:rsid w:val="5FD9CBFB"/>
    <w:rsid w:val="61B08E04"/>
    <w:rsid w:val="62DDD93D"/>
    <w:rsid w:val="63AF7785"/>
    <w:rsid w:val="645D5715"/>
    <w:rsid w:val="64AE3DC5"/>
    <w:rsid w:val="65342334"/>
    <w:rsid w:val="66A756BB"/>
    <w:rsid w:val="671E6617"/>
    <w:rsid w:val="681FD4C6"/>
    <w:rsid w:val="68D51403"/>
    <w:rsid w:val="68F5EF3F"/>
    <w:rsid w:val="6949F095"/>
    <w:rsid w:val="6A82A7A3"/>
    <w:rsid w:val="6AB3D106"/>
    <w:rsid w:val="6ACC9899"/>
    <w:rsid w:val="6BA5C4DD"/>
    <w:rsid w:val="6BD983E9"/>
    <w:rsid w:val="6C709D47"/>
    <w:rsid w:val="6CAC91C3"/>
    <w:rsid w:val="6CE391BA"/>
    <w:rsid w:val="6DCB6793"/>
    <w:rsid w:val="6DF2BDAD"/>
    <w:rsid w:val="6EE02C9C"/>
    <w:rsid w:val="6F35F22B"/>
    <w:rsid w:val="6FAFC969"/>
    <w:rsid w:val="703AF6D0"/>
    <w:rsid w:val="71B230C4"/>
    <w:rsid w:val="71C21019"/>
    <w:rsid w:val="7221E084"/>
    <w:rsid w:val="724515EE"/>
    <w:rsid w:val="7254ED45"/>
    <w:rsid w:val="736A6FB5"/>
    <w:rsid w:val="75148EFE"/>
    <w:rsid w:val="76960485"/>
    <w:rsid w:val="770FE058"/>
    <w:rsid w:val="77A35141"/>
    <w:rsid w:val="78DBCA1E"/>
    <w:rsid w:val="79245B06"/>
    <w:rsid w:val="7A0C52EF"/>
    <w:rsid w:val="7A5300D7"/>
    <w:rsid w:val="7B13BDCA"/>
    <w:rsid w:val="7B41F403"/>
    <w:rsid w:val="7B7480C9"/>
    <w:rsid w:val="7BBBA459"/>
    <w:rsid w:val="7BC90623"/>
    <w:rsid w:val="7C04D9C1"/>
    <w:rsid w:val="7C6F2883"/>
    <w:rsid w:val="7D36264A"/>
    <w:rsid w:val="7F2CD343"/>
    <w:rsid w:val="7F799FE6"/>
    <w:rsid w:val="7FAFF5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36AF4"/>
  <w15:docId w15:val="{24816F28-8002-EF41-9988-F3C9CD286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color w:val="262626" w:themeColor="text1" w:themeTint="D9"/>
        <w:kern w:val="2"/>
        <w:sz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DA8"/>
    <w:rPr>
      <w:rFonts w:asciiTheme="minorHAnsi" w:hAnsiTheme="minorHAnsi"/>
      <w:color w:val="000000" w:themeColor="text1"/>
      <w:lang w:val="en-GB"/>
    </w:rPr>
  </w:style>
  <w:style w:type="paragraph" w:styleId="Heading1">
    <w:name w:val="heading 1"/>
    <w:aliases w:val="DECIDE Title 1"/>
    <w:link w:val="Heading1Char"/>
    <w:uiPriority w:val="9"/>
    <w:qFormat/>
    <w:rsid w:val="00790070"/>
    <w:pPr>
      <w:numPr>
        <w:numId w:val="4"/>
      </w:numPr>
      <w:pBdr>
        <w:top w:val="single" w:sz="4" w:space="1" w:color="313185" w:themeColor="accent3"/>
        <w:bottom w:val="single" w:sz="4" w:space="1" w:color="313185" w:themeColor="accent3"/>
      </w:pBdr>
      <w:spacing w:before="480" w:after="240"/>
      <w:contextualSpacing/>
      <w:outlineLvl w:val="0"/>
    </w:pPr>
    <w:rPr>
      <w:rFonts w:asciiTheme="majorHAnsi" w:eastAsiaTheme="majorEastAsia" w:hAnsiTheme="majorHAnsi"/>
      <w:caps/>
      <w:color w:val="A0459A" w:themeColor="background1"/>
      <w:sz w:val="28"/>
      <w:lang w:val="en-GB" w:eastAsia="de-DE"/>
    </w:rPr>
  </w:style>
  <w:style w:type="paragraph" w:styleId="Heading2">
    <w:name w:val="heading 2"/>
    <w:aliases w:val="DECIDE Title 2,Title 2"/>
    <w:basedOn w:val="Heading1"/>
    <w:link w:val="Heading2Char"/>
    <w:uiPriority w:val="9"/>
    <w:qFormat/>
    <w:rsid w:val="00790070"/>
    <w:pPr>
      <w:numPr>
        <w:ilvl w:val="1"/>
      </w:numPr>
      <w:pBdr>
        <w:top w:val="none" w:sz="0" w:space="0" w:color="auto"/>
        <w:bottom w:val="none" w:sz="0" w:space="0" w:color="auto"/>
      </w:pBdr>
      <w:outlineLvl w:val="1"/>
    </w:pPr>
    <w:rPr>
      <w:iCs/>
    </w:rPr>
  </w:style>
  <w:style w:type="paragraph" w:styleId="Heading3">
    <w:name w:val="heading 3"/>
    <w:aliases w:val="DECIDE Title 3"/>
    <w:basedOn w:val="Heading2"/>
    <w:link w:val="Heading3Char"/>
    <w:uiPriority w:val="9"/>
    <w:qFormat/>
    <w:rsid w:val="00610592"/>
    <w:pPr>
      <w:numPr>
        <w:ilvl w:val="2"/>
      </w:numPr>
      <w:spacing w:before="280" w:after="180"/>
      <w:outlineLvl w:val="2"/>
    </w:pPr>
    <w:rPr>
      <w:caps w:val="0"/>
      <w:sz w:val="24"/>
      <w:szCs w:val="72"/>
    </w:rPr>
  </w:style>
  <w:style w:type="paragraph" w:styleId="Heading4">
    <w:name w:val="heading 4"/>
    <w:aliases w:val="DECIDE Title 4"/>
    <w:basedOn w:val="Heading3"/>
    <w:link w:val="Heading4Char"/>
    <w:uiPriority w:val="9"/>
    <w:qFormat/>
    <w:rsid w:val="00C76A3E"/>
    <w:pPr>
      <w:numPr>
        <w:ilvl w:val="3"/>
      </w:numPr>
      <w:tabs>
        <w:tab w:val="right" w:pos="6740"/>
      </w:tabs>
      <w:outlineLvl w:val="3"/>
    </w:pPr>
  </w:style>
  <w:style w:type="paragraph" w:styleId="Heading5">
    <w:name w:val="heading 5"/>
    <w:basedOn w:val="Normal"/>
    <w:link w:val="Heading5Char"/>
    <w:uiPriority w:val="9"/>
    <w:qFormat/>
    <w:rsid w:val="00790070"/>
    <w:pPr>
      <w:keepNext/>
      <w:keepLines/>
      <w:numPr>
        <w:ilvl w:val="4"/>
        <w:numId w:val="4"/>
      </w:numPr>
      <w:spacing w:before="160" w:after="60"/>
      <w:ind w:left="851" w:hanging="851"/>
      <w:jc w:val="both"/>
      <w:outlineLvl w:val="4"/>
    </w:pPr>
    <w:rPr>
      <w:color w:val="A0459A" w:themeColor="background1"/>
      <w:lang w:eastAsia="de-DE"/>
    </w:rPr>
  </w:style>
  <w:style w:type="paragraph" w:styleId="Heading6">
    <w:name w:val="heading 6"/>
    <w:basedOn w:val="Normal"/>
    <w:link w:val="Heading6Char"/>
    <w:uiPriority w:val="9"/>
    <w:qFormat/>
    <w:rsid w:val="00E02AC2"/>
    <w:pPr>
      <w:numPr>
        <w:ilvl w:val="5"/>
        <w:numId w:val="4"/>
      </w:numPr>
      <w:pBdr>
        <w:top w:val="single" w:sz="4" w:space="1" w:color="313185" w:themeColor="accent3"/>
        <w:bottom w:val="single" w:sz="4" w:space="1" w:color="313185" w:themeColor="accent3"/>
      </w:pBdr>
      <w:spacing w:before="60" w:after="60"/>
      <w:jc w:val="both"/>
      <w:outlineLvl w:val="5"/>
    </w:pPr>
    <w:rPr>
      <w:color w:val="313185" w:themeColor="accent1"/>
      <w:lang w:eastAsia="de-DE"/>
    </w:rPr>
  </w:style>
  <w:style w:type="paragraph" w:styleId="Heading7">
    <w:name w:val="heading 7"/>
    <w:basedOn w:val="Normal"/>
    <w:link w:val="Heading7Char"/>
    <w:uiPriority w:val="9"/>
    <w:qFormat/>
    <w:rsid w:val="00C76A3E"/>
    <w:pPr>
      <w:numPr>
        <w:ilvl w:val="6"/>
        <w:numId w:val="4"/>
      </w:numPr>
      <w:pBdr>
        <w:top w:val="single" w:sz="4" w:space="1" w:color="313185" w:themeColor="accent3"/>
        <w:bottom w:val="single" w:sz="4" w:space="1" w:color="313185" w:themeColor="accent3"/>
      </w:pBdr>
      <w:tabs>
        <w:tab w:val="right" w:pos="7220"/>
      </w:tabs>
      <w:spacing w:before="60" w:after="240"/>
      <w:ind w:right="-301"/>
      <w:outlineLvl w:val="6"/>
    </w:pPr>
    <w:rPr>
      <w:color w:val="313185" w:themeColor="accent1"/>
      <w:sz w:val="20"/>
      <w:lang w:eastAsia="de-DE"/>
    </w:rPr>
  </w:style>
  <w:style w:type="paragraph" w:styleId="Heading8">
    <w:name w:val="heading 8"/>
    <w:basedOn w:val="Normal"/>
    <w:link w:val="Heading8Char"/>
    <w:uiPriority w:val="9"/>
    <w:qFormat/>
    <w:rsid w:val="00E02AC2"/>
    <w:pPr>
      <w:numPr>
        <w:ilvl w:val="7"/>
        <w:numId w:val="4"/>
      </w:numPr>
      <w:pBdr>
        <w:top w:val="single" w:sz="4" w:space="1" w:color="313185" w:themeColor="accent3"/>
        <w:bottom w:val="single" w:sz="4" w:space="1" w:color="313185" w:themeColor="accent3"/>
      </w:pBdr>
      <w:spacing w:before="60" w:after="60"/>
      <w:jc w:val="both"/>
      <w:outlineLvl w:val="7"/>
    </w:pPr>
    <w:rPr>
      <w:sz w:val="20"/>
      <w:lang w:eastAsia="de-DE"/>
    </w:rPr>
  </w:style>
  <w:style w:type="paragraph" w:styleId="Heading9">
    <w:name w:val="heading 9"/>
    <w:basedOn w:val="Normal"/>
    <w:link w:val="Heading9Char"/>
    <w:uiPriority w:val="9"/>
    <w:qFormat/>
    <w:rsid w:val="00E02AC2"/>
    <w:pPr>
      <w:numPr>
        <w:ilvl w:val="8"/>
        <w:numId w:val="4"/>
      </w:numPr>
      <w:pBdr>
        <w:top w:val="single" w:sz="4" w:space="1" w:color="313185" w:themeColor="accent3"/>
        <w:bottom w:val="single" w:sz="4" w:space="1" w:color="313185" w:themeColor="accent3"/>
      </w:pBdr>
      <w:spacing w:before="60" w:after="60"/>
      <w:jc w:val="both"/>
      <w:outlineLvl w:val="8"/>
    </w:pPr>
    <w:rPr>
      <w:sz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92686"/>
    <w:pPr>
      <w:tabs>
        <w:tab w:val="center" w:pos="4680"/>
        <w:tab w:val="right" w:pos="9360"/>
      </w:tabs>
    </w:pPr>
  </w:style>
  <w:style w:type="character" w:customStyle="1" w:styleId="HeaderChar">
    <w:name w:val="Header Char"/>
    <w:basedOn w:val="DefaultParagraphFont"/>
    <w:link w:val="Header"/>
    <w:uiPriority w:val="99"/>
    <w:rsid w:val="00192686"/>
  </w:style>
  <w:style w:type="paragraph" w:styleId="Footer">
    <w:name w:val="footer"/>
    <w:basedOn w:val="Normal"/>
    <w:link w:val="FooterChar"/>
    <w:uiPriority w:val="99"/>
    <w:unhideWhenUsed/>
    <w:rsid w:val="00ED309F"/>
    <w:pPr>
      <w:tabs>
        <w:tab w:val="center" w:pos="4680"/>
        <w:tab w:val="right" w:pos="9360"/>
      </w:tabs>
    </w:pPr>
  </w:style>
  <w:style w:type="character" w:customStyle="1" w:styleId="FooterChar">
    <w:name w:val="Footer Char"/>
    <w:basedOn w:val="DefaultParagraphFont"/>
    <w:link w:val="Footer"/>
    <w:uiPriority w:val="99"/>
    <w:rsid w:val="00ED309F"/>
    <w:rPr>
      <w:rFonts w:asciiTheme="minorHAnsi" w:hAnsiTheme="minorHAnsi"/>
    </w:rPr>
  </w:style>
  <w:style w:type="character" w:customStyle="1" w:styleId="Heading1Char">
    <w:name w:val="Heading 1 Char"/>
    <w:aliases w:val="DECIDE Title 1 Char"/>
    <w:basedOn w:val="DefaultParagraphFont"/>
    <w:link w:val="Heading1"/>
    <w:uiPriority w:val="9"/>
    <w:rsid w:val="00790070"/>
    <w:rPr>
      <w:rFonts w:asciiTheme="majorHAnsi" w:eastAsiaTheme="majorEastAsia" w:hAnsiTheme="majorHAnsi"/>
      <w:caps/>
      <w:color w:val="A0459A" w:themeColor="background1"/>
      <w:sz w:val="28"/>
      <w:lang w:val="en-GB" w:eastAsia="de-DE"/>
    </w:rPr>
  </w:style>
  <w:style w:type="character" w:customStyle="1" w:styleId="Heading2Char">
    <w:name w:val="Heading 2 Char"/>
    <w:aliases w:val="DECIDE Title 2 Char,Title 2 Char"/>
    <w:basedOn w:val="DefaultParagraphFont"/>
    <w:link w:val="Heading2"/>
    <w:uiPriority w:val="9"/>
    <w:rsid w:val="00790070"/>
    <w:rPr>
      <w:rFonts w:asciiTheme="majorHAnsi" w:eastAsiaTheme="majorEastAsia" w:hAnsiTheme="majorHAnsi"/>
      <w:iCs/>
      <w:caps/>
      <w:color w:val="A0459A" w:themeColor="background1"/>
      <w:sz w:val="28"/>
      <w:lang w:val="en-GB" w:eastAsia="de-DE"/>
    </w:rPr>
  </w:style>
  <w:style w:type="character" w:customStyle="1" w:styleId="Heading3Char">
    <w:name w:val="Heading 3 Char"/>
    <w:aliases w:val="DECIDE Title 3 Char"/>
    <w:basedOn w:val="DefaultParagraphFont"/>
    <w:link w:val="Heading3"/>
    <w:uiPriority w:val="9"/>
    <w:rsid w:val="00610592"/>
    <w:rPr>
      <w:rFonts w:asciiTheme="majorHAnsi" w:eastAsiaTheme="majorEastAsia" w:hAnsiTheme="majorHAnsi"/>
      <w:iCs/>
      <w:color w:val="A0459A" w:themeColor="background1"/>
      <w:sz w:val="24"/>
      <w:szCs w:val="72"/>
      <w:lang w:val="en-GB" w:eastAsia="de-DE"/>
    </w:rPr>
  </w:style>
  <w:style w:type="character" w:customStyle="1" w:styleId="Heading4Char">
    <w:name w:val="Heading 4 Char"/>
    <w:aliases w:val="DECIDE Title 4 Char"/>
    <w:basedOn w:val="DefaultParagraphFont"/>
    <w:link w:val="Heading4"/>
    <w:uiPriority w:val="9"/>
    <w:rsid w:val="00C76A3E"/>
    <w:rPr>
      <w:rFonts w:asciiTheme="majorHAnsi" w:eastAsiaTheme="majorEastAsia" w:hAnsiTheme="majorHAnsi"/>
      <w:iCs/>
      <w:color w:val="A0459A" w:themeColor="background1"/>
      <w:sz w:val="24"/>
      <w:szCs w:val="72"/>
      <w:lang w:val="en-GB" w:eastAsia="de-DE"/>
    </w:rPr>
  </w:style>
  <w:style w:type="character" w:customStyle="1" w:styleId="Heading5Char">
    <w:name w:val="Heading 5 Char"/>
    <w:basedOn w:val="DefaultParagraphFont"/>
    <w:link w:val="Heading5"/>
    <w:uiPriority w:val="9"/>
    <w:rsid w:val="00790070"/>
    <w:rPr>
      <w:rFonts w:asciiTheme="minorHAnsi" w:hAnsiTheme="minorHAnsi"/>
      <w:color w:val="A0459A" w:themeColor="background1"/>
      <w:lang w:val="en-GB" w:eastAsia="de-DE"/>
    </w:rPr>
  </w:style>
  <w:style w:type="character" w:customStyle="1" w:styleId="Heading6Char">
    <w:name w:val="Heading 6 Char"/>
    <w:basedOn w:val="DefaultParagraphFont"/>
    <w:link w:val="Heading6"/>
    <w:uiPriority w:val="9"/>
    <w:rsid w:val="00E02AC2"/>
    <w:rPr>
      <w:rFonts w:asciiTheme="minorHAnsi" w:hAnsiTheme="minorHAnsi"/>
      <w:color w:val="313185" w:themeColor="accent1"/>
      <w:lang w:val="en-GB" w:eastAsia="de-DE"/>
    </w:rPr>
  </w:style>
  <w:style w:type="character" w:customStyle="1" w:styleId="Heading7Char">
    <w:name w:val="Heading 7 Char"/>
    <w:basedOn w:val="DefaultParagraphFont"/>
    <w:link w:val="Heading7"/>
    <w:uiPriority w:val="9"/>
    <w:rsid w:val="00C76A3E"/>
    <w:rPr>
      <w:rFonts w:asciiTheme="minorHAnsi" w:hAnsiTheme="minorHAnsi"/>
      <w:color w:val="313185" w:themeColor="accent1"/>
      <w:sz w:val="20"/>
      <w:lang w:val="en-GB" w:eastAsia="de-DE"/>
    </w:rPr>
  </w:style>
  <w:style w:type="character" w:customStyle="1" w:styleId="Heading8Char">
    <w:name w:val="Heading 8 Char"/>
    <w:basedOn w:val="DefaultParagraphFont"/>
    <w:link w:val="Heading8"/>
    <w:uiPriority w:val="9"/>
    <w:rsid w:val="00E02AC2"/>
    <w:rPr>
      <w:rFonts w:asciiTheme="minorHAnsi" w:hAnsiTheme="minorHAnsi"/>
      <w:color w:val="000000" w:themeColor="text1"/>
      <w:sz w:val="20"/>
      <w:lang w:val="en-GB" w:eastAsia="de-DE"/>
    </w:rPr>
  </w:style>
  <w:style w:type="character" w:customStyle="1" w:styleId="Heading9Char">
    <w:name w:val="Heading 9 Char"/>
    <w:basedOn w:val="DefaultParagraphFont"/>
    <w:link w:val="Heading9"/>
    <w:uiPriority w:val="9"/>
    <w:rsid w:val="00E02AC2"/>
    <w:rPr>
      <w:rFonts w:asciiTheme="minorHAnsi" w:hAnsiTheme="minorHAnsi"/>
      <w:color w:val="000000" w:themeColor="text1"/>
      <w:sz w:val="20"/>
      <w:lang w:val="en-GB" w:eastAsia="de-DE"/>
    </w:rPr>
  </w:style>
  <w:style w:type="character" w:styleId="Strong">
    <w:name w:val="Strong"/>
    <w:uiPriority w:val="22"/>
    <w:qFormat/>
    <w:rsid w:val="00C63975"/>
    <w:rPr>
      <w:rFonts w:asciiTheme="minorHAnsi" w:hAnsiTheme="minorHAnsi" w:cs="Times New Roman"/>
      <w:b w:val="0"/>
      <w:bCs/>
      <w:i w:val="0"/>
      <w:color w:val="000000" w:themeColor="text1"/>
    </w:rPr>
  </w:style>
  <w:style w:type="paragraph" w:customStyle="1" w:styleId="TITLE2">
    <w:name w:val="TITLE 2"/>
    <w:basedOn w:val="Title1"/>
    <w:qFormat/>
    <w:rsid w:val="00C10021"/>
    <w:rPr>
      <w:color w:val="A0459A" w:themeColor="background1"/>
      <w:sz w:val="24"/>
      <w:szCs w:val="28"/>
    </w:rPr>
  </w:style>
  <w:style w:type="character" w:customStyle="1" w:styleId="FootnoteCharacters">
    <w:name w:val="Footnote Characters"/>
    <w:unhideWhenUsed/>
    <w:qFormat/>
    <w:rsid w:val="00C10021"/>
    <w:rPr>
      <w:rFonts w:asciiTheme="minorHAnsi" w:hAnsiTheme="minorHAnsi"/>
      <w:color w:val="000000" w:themeColor="text1"/>
      <w:lang w:val="nl-NL"/>
    </w:rPr>
  </w:style>
  <w:style w:type="character" w:customStyle="1" w:styleId="FootnoteAnchor">
    <w:name w:val="Footnote Anchor"/>
    <w:rsid w:val="00C2600D"/>
    <w:rPr>
      <w:vertAlign w:val="superscript"/>
    </w:rPr>
  </w:style>
  <w:style w:type="character" w:customStyle="1" w:styleId="BodyTextChar">
    <w:name w:val="Body Text Char"/>
    <w:basedOn w:val="DefaultParagraphFont"/>
    <w:link w:val="BodyText"/>
    <w:qFormat/>
    <w:rsid w:val="00C63975"/>
    <w:rPr>
      <w:rFonts w:ascii="Crimson Pro" w:hAnsi="Crimson Pro"/>
      <w:color w:val="000000" w:themeColor="text1"/>
      <w:lang w:val="en-GB"/>
    </w:rPr>
  </w:style>
  <w:style w:type="character" w:customStyle="1" w:styleId="BoldLightBlue">
    <w:name w:val="Bold Light Blue"/>
    <w:basedOn w:val="DefaultParagraphFont"/>
    <w:uiPriority w:val="1"/>
    <w:qFormat/>
    <w:rsid w:val="00962C5D"/>
    <w:rPr>
      <w:rFonts w:asciiTheme="minorHAnsi" w:hAnsiTheme="minorHAnsi" w:cs="Times New Roman"/>
      <w:b/>
      <w:bCs/>
      <w:i w:val="0"/>
      <w:color w:val="7BC24E"/>
    </w:rPr>
  </w:style>
  <w:style w:type="character" w:customStyle="1" w:styleId="SubtitleNoBold">
    <w:name w:val="Subtitle | No Bold"/>
    <w:basedOn w:val="DefaultParagraphFont"/>
    <w:uiPriority w:val="1"/>
    <w:qFormat/>
    <w:rsid w:val="00147D89"/>
    <w:rPr>
      <w:bCs/>
      <w:color w:val="313185" w:themeColor="accent2"/>
      <w:sz w:val="36"/>
      <w:szCs w:val="36"/>
    </w:rPr>
  </w:style>
  <w:style w:type="character" w:customStyle="1" w:styleId="ALLCAPITALIZED">
    <w:name w:val="ALL CAPITALIZED"/>
    <w:basedOn w:val="DefaultParagraphFont"/>
    <w:uiPriority w:val="1"/>
    <w:qFormat/>
    <w:rsid w:val="00F2745B"/>
    <w:rPr>
      <w:rFonts w:eastAsia="Times New Roman" w:cs="Open Sans"/>
      <w:b/>
      <w:caps/>
      <w:color w:val="000000" w:themeColor="text2"/>
      <w:sz w:val="18"/>
      <w:lang w:val="fr-FR"/>
    </w:rPr>
  </w:style>
  <w:style w:type="paragraph" w:styleId="BodyText">
    <w:name w:val="Body Text"/>
    <w:basedOn w:val="Normal"/>
    <w:link w:val="BodyTextChar"/>
    <w:unhideWhenUsed/>
    <w:qFormat/>
    <w:rsid w:val="00C63975"/>
    <w:pPr>
      <w:spacing w:before="120" w:after="180"/>
      <w:jc w:val="both"/>
    </w:pPr>
    <w:rPr>
      <w:rFonts w:ascii="Crimson Pro" w:hAnsi="Crimson Pro"/>
    </w:rPr>
  </w:style>
  <w:style w:type="character" w:customStyle="1" w:styleId="BodyTextChar1">
    <w:name w:val="Body Text Char1"/>
    <w:basedOn w:val="DefaultParagraphFont"/>
    <w:uiPriority w:val="99"/>
    <w:semiHidden/>
    <w:rsid w:val="00C2600D"/>
    <w:rPr>
      <w:rFonts w:ascii="Montserrat" w:eastAsia="Times New Roman" w:hAnsi="Montserrat" w:cs="Times New Roman"/>
      <w:color w:val="000000" w:themeColor="text2"/>
      <w:lang w:val="en-GB" w:eastAsia="en-GB"/>
    </w:rPr>
  </w:style>
  <w:style w:type="paragraph" w:styleId="Caption">
    <w:name w:val="caption"/>
    <w:basedOn w:val="Normal"/>
    <w:qFormat/>
    <w:rsid w:val="009B65BD"/>
    <w:pPr>
      <w:spacing w:before="120" w:after="240"/>
      <w:jc w:val="center"/>
    </w:pPr>
    <w:rPr>
      <w:rFonts w:cs="Arial"/>
      <w:bCs/>
      <w:i/>
      <w:iCs/>
      <w:color w:val="313185" w:themeColor="accent1"/>
      <w:sz w:val="18"/>
      <w:lang w:eastAsia="de-DE"/>
    </w:rPr>
  </w:style>
  <w:style w:type="paragraph" w:customStyle="1" w:styleId="Title1">
    <w:name w:val="Title 1"/>
    <w:basedOn w:val="Normal"/>
    <w:qFormat/>
    <w:rsid w:val="001B7F96"/>
    <w:pPr>
      <w:spacing w:before="360" w:after="240"/>
    </w:pPr>
    <w:rPr>
      <w:rFonts w:asciiTheme="majorHAnsi" w:eastAsia="SimSun" w:hAnsiTheme="majorHAnsi" w:cs="Times New Roman (Body CS)"/>
      <w:b/>
      <w:caps/>
      <w:sz w:val="32"/>
      <w:lang w:val="nl-NL" w:eastAsia="zh-CN"/>
    </w:rPr>
  </w:style>
  <w:style w:type="character" w:customStyle="1" w:styleId="TitleChar1">
    <w:name w:val="Title Char1"/>
    <w:basedOn w:val="DefaultParagraphFont"/>
    <w:uiPriority w:val="10"/>
    <w:rsid w:val="00C2600D"/>
    <w:rPr>
      <w:rFonts w:asciiTheme="majorHAnsi" w:eastAsiaTheme="majorEastAsia" w:hAnsiTheme="majorHAnsi" w:cstheme="majorBidi"/>
      <w:spacing w:val="-10"/>
      <w:kern w:val="28"/>
      <w:sz w:val="56"/>
      <w:szCs w:val="56"/>
      <w:lang w:val="en-GB" w:eastAsia="en-GB"/>
    </w:rPr>
  </w:style>
  <w:style w:type="paragraph" w:customStyle="1" w:styleId="Bodytext-small">
    <w:name w:val="Body text - small"/>
    <w:basedOn w:val="Normal"/>
    <w:qFormat/>
    <w:rsid w:val="00C63975"/>
    <w:pPr>
      <w:widowControl w:val="0"/>
      <w:spacing w:before="120" w:after="120"/>
      <w:jc w:val="both"/>
    </w:pPr>
    <w:rPr>
      <w:rFonts w:cs="Arial"/>
      <w:bCs/>
      <w:iCs/>
      <w:szCs w:val="22"/>
      <w:lang w:eastAsia="de-DE"/>
    </w:rPr>
  </w:style>
  <w:style w:type="paragraph" w:customStyle="1" w:styleId="Title3">
    <w:name w:val="Title 3"/>
    <w:basedOn w:val="Title1"/>
    <w:qFormat/>
    <w:rsid w:val="00431134"/>
    <w:rPr>
      <w:sz w:val="24"/>
    </w:rPr>
  </w:style>
  <w:style w:type="paragraph" w:customStyle="1" w:styleId="bullet2">
    <w:name w:val="bullet 2"/>
    <w:basedOn w:val="bullet1"/>
    <w:qFormat/>
    <w:rsid w:val="0093125A"/>
    <w:pPr>
      <w:numPr>
        <w:numId w:val="2"/>
      </w:numPr>
      <w:spacing w:after="60"/>
    </w:pPr>
  </w:style>
  <w:style w:type="paragraph" w:customStyle="1" w:styleId="bullet1">
    <w:name w:val="bullet 1"/>
    <w:basedOn w:val="Normal"/>
    <w:qFormat/>
    <w:rsid w:val="00C63975"/>
    <w:pPr>
      <w:numPr>
        <w:numId w:val="1"/>
      </w:numPr>
      <w:spacing w:after="120"/>
      <w:jc w:val="both"/>
    </w:pPr>
    <w:rPr>
      <w:rFonts w:cs="Arial"/>
      <w:bCs/>
      <w:iCs/>
      <w:szCs w:val="28"/>
      <w:lang w:eastAsia="de-DE"/>
    </w:rPr>
  </w:style>
  <w:style w:type="paragraph" w:styleId="TOC1">
    <w:name w:val="toc 1"/>
    <w:basedOn w:val="Normal"/>
    <w:autoRedefine/>
    <w:uiPriority w:val="39"/>
    <w:qFormat/>
    <w:rsid w:val="001E0D7B"/>
    <w:pPr>
      <w:tabs>
        <w:tab w:val="left" w:pos="851"/>
        <w:tab w:val="right" w:leader="dot" w:pos="9355"/>
      </w:tabs>
      <w:spacing w:before="120" w:after="120"/>
      <w:jc w:val="both"/>
    </w:pPr>
    <w:rPr>
      <w:bCs/>
      <w:caps/>
      <w:szCs w:val="22"/>
      <w:lang w:eastAsia="de-DE"/>
    </w:rPr>
  </w:style>
  <w:style w:type="paragraph" w:styleId="TOC2">
    <w:name w:val="toc 2"/>
    <w:basedOn w:val="Normal"/>
    <w:autoRedefine/>
    <w:uiPriority w:val="39"/>
    <w:qFormat/>
    <w:rsid w:val="00613DA8"/>
    <w:pPr>
      <w:tabs>
        <w:tab w:val="left" w:pos="851"/>
        <w:tab w:val="right" w:leader="dot" w:pos="9062"/>
      </w:tabs>
      <w:spacing w:after="120"/>
      <w:jc w:val="both"/>
    </w:pPr>
    <w:rPr>
      <w:color w:val="A0459A" w:themeColor="background1"/>
      <w:szCs w:val="22"/>
      <w:lang w:eastAsia="de-DE"/>
    </w:rPr>
  </w:style>
  <w:style w:type="paragraph" w:styleId="TOC3">
    <w:name w:val="toc 3"/>
    <w:basedOn w:val="Normal"/>
    <w:uiPriority w:val="39"/>
    <w:qFormat/>
    <w:rsid w:val="00613DA8"/>
    <w:pPr>
      <w:tabs>
        <w:tab w:val="left" w:pos="851"/>
        <w:tab w:val="right" w:leader="dot" w:pos="9062"/>
      </w:tabs>
      <w:spacing w:after="120"/>
    </w:pPr>
    <w:rPr>
      <w:color w:val="A0459A" w:themeColor="background1"/>
      <w:szCs w:val="22"/>
      <w:lang w:val="fr-FR" w:eastAsia="de-DE"/>
    </w:rPr>
  </w:style>
  <w:style w:type="paragraph" w:customStyle="1" w:styleId="bullet3">
    <w:name w:val="bullet 3"/>
    <w:basedOn w:val="bullet1"/>
    <w:qFormat/>
    <w:rsid w:val="00C63975"/>
    <w:pPr>
      <w:numPr>
        <w:numId w:val="3"/>
      </w:numPr>
    </w:pPr>
  </w:style>
  <w:style w:type="paragraph" w:customStyle="1" w:styleId="Reference">
    <w:name w:val="Reference"/>
    <w:basedOn w:val="Normal"/>
    <w:qFormat/>
    <w:rsid w:val="00C10021"/>
    <w:pPr>
      <w:widowControl w:val="0"/>
      <w:spacing w:before="120" w:after="120"/>
      <w:jc w:val="both"/>
    </w:pPr>
    <w:rPr>
      <w:szCs w:val="22"/>
      <w:lang w:eastAsia="de-DE"/>
    </w:rPr>
  </w:style>
  <w:style w:type="paragraph" w:customStyle="1" w:styleId="ListofTables">
    <w:name w:val="List of Tables"/>
    <w:basedOn w:val="TableofFigures"/>
    <w:qFormat/>
    <w:rsid w:val="00C63975"/>
    <w:rPr>
      <w:caps/>
      <w:sz w:val="22"/>
    </w:rPr>
  </w:style>
  <w:style w:type="paragraph" w:styleId="TableofFigures">
    <w:name w:val="table of figures"/>
    <w:basedOn w:val="TOC1"/>
    <w:uiPriority w:val="99"/>
    <w:qFormat/>
    <w:rsid w:val="001B7F96"/>
    <w:pPr>
      <w:ind w:left="440" w:hanging="440"/>
    </w:pPr>
    <w:rPr>
      <w:rFonts w:cs="Arial"/>
      <w:caps w:val="0"/>
      <w:sz w:val="21"/>
      <w:szCs w:val="20"/>
    </w:rPr>
  </w:style>
  <w:style w:type="paragraph" w:customStyle="1" w:styleId="GrantAgreement">
    <w:name w:val="Grant Agreement"/>
    <w:basedOn w:val="Bodytext-small"/>
    <w:qFormat/>
    <w:rsid w:val="00431134"/>
    <w:pPr>
      <w:ind w:left="2160"/>
      <w:jc w:val="left"/>
    </w:pPr>
    <w:rPr>
      <w:color w:val="262626" w:themeColor="text1" w:themeTint="D9"/>
    </w:rPr>
  </w:style>
  <w:style w:type="paragraph" w:customStyle="1" w:styleId="Revision1">
    <w:name w:val="Revision1"/>
    <w:basedOn w:val="Bodytext-small"/>
    <w:qFormat/>
    <w:rsid w:val="00962C5D"/>
    <w:pPr>
      <w:jc w:val="center"/>
    </w:pPr>
    <w:rPr>
      <w:color w:val="EF3A4C"/>
    </w:rPr>
  </w:style>
  <w:style w:type="paragraph" w:customStyle="1" w:styleId="DocumentTitle">
    <w:name w:val="Document Title"/>
    <w:qFormat/>
    <w:rsid w:val="004473F0"/>
    <w:rPr>
      <w:rFonts w:ascii="DM Sans" w:eastAsiaTheme="majorEastAsia" w:hAnsi="DM Sans" w:cs="Open Sans"/>
      <w:b/>
      <w:bCs/>
      <w:caps/>
      <w:color w:val="FFFFFF" w:themeColor="background2"/>
      <w:sz w:val="36"/>
      <w:lang w:val="en-GB" w:eastAsia="de-DE"/>
    </w:rPr>
  </w:style>
  <w:style w:type="paragraph" w:styleId="FootnoteText">
    <w:name w:val="footnote text"/>
    <w:basedOn w:val="Normal"/>
    <w:link w:val="FootnoteTextChar"/>
    <w:uiPriority w:val="99"/>
    <w:unhideWhenUsed/>
    <w:rsid w:val="00656471"/>
    <w:rPr>
      <w:rFonts w:ascii="Mundial Thin" w:hAnsi="Mundial Thin"/>
      <w:sz w:val="16"/>
    </w:rPr>
  </w:style>
  <w:style w:type="table" w:customStyle="1" w:styleId="AgendaTablestyle">
    <w:name w:val="Agenda Table style"/>
    <w:basedOn w:val="TableNormal"/>
    <w:uiPriority w:val="99"/>
    <w:rsid w:val="002C7C30"/>
    <w:pPr>
      <w:jc w:val="center"/>
    </w:pPr>
    <w:rPr>
      <w:rFonts w:eastAsia="Times New Roman"/>
      <w:lang w:val="fr-FR"/>
    </w:rPr>
    <w:tblPr>
      <w:tblStyleRowBandSize w:val="1"/>
      <w:tblStyleColBandSize w:val="1"/>
    </w:tblPr>
    <w:tcPr>
      <w:shd w:val="clear" w:color="auto" w:fill="auto"/>
      <w:vAlign w:val="center"/>
    </w:tcPr>
    <w:tblStylePr w:type="firstRow">
      <w:pPr>
        <w:jc w:val="center"/>
      </w:pPr>
      <w:rPr>
        <w:rFonts w:ascii="___WRD_EMBED_SUB_174" w:hAnsi="___WRD_EMBED_SUB_174"/>
        <w:b w:val="0"/>
        <w:i w:val="0"/>
        <w:color w:val="FFFFFF" w:themeColor="background2"/>
        <w:sz w:val="22"/>
      </w:rPr>
      <w:tblPr/>
      <w:tcPr>
        <w:shd w:val="clear" w:color="auto" w:fill="A0459A" w:themeFill="background1"/>
      </w:tcPr>
    </w:tblStylePr>
    <w:tblStylePr w:type="lastRow">
      <w:rPr>
        <w:color w:val="FFFFFF" w:themeColor="background2"/>
      </w:rPr>
      <w:tblPr/>
      <w:tcPr>
        <w:shd w:val="clear" w:color="auto" w:fill="313185" w:themeFill="accent1"/>
      </w:tcPr>
    </w:tblStylePr>
    <w:tblStylePr w:type="firstCol">
      <w:rPr>
        <w:rFonts w:ascii="___WRD_EMBED_SUB_174" w:hAnsi="___WRD_EMBED_SUB_174"/>
        <w:b/>
      </w:rPr>
    </w:tblStylePr>
    <w:tblStylePr w:type="lastCol">
      <w:rPr>
        <w:rFonts w:ascii="___WRD_EMBED_SUB_174" w:hAnsi="___WRD_EMBED_SUB_174"/>
        <w:b/>
      </w:rPr>
    </w:tblStylePr>
    <w:tblStylePr w:type="band1Vert">
      <w:rPr>
        <w:rFonts w:ascii="___WRD_EMBED_SUB_174" w:hAnsi="___WRD_EMBED_SUB_174"/>
      </w:rPr>
    </w:tblStylePr>
    <w:tblStylePr w:type="band2Vert">
      <w:rPr>
        <w:rFonts w:ascii="___WRD_EMBED_SUB_174" w:hAnsi="___WRD_EMBED_SUB_174"/>
      </w:rPr>
    </w:tblStylePr>
    <w:tblStylePr w:type="band1Horz">
      <w:rPr>
        <w:rFonts w:ascii="___WRD_EMBED_SUB_174" w:hAnsi="___WRD_EMBED_SUB_174"/>
        <w:b w:val="0"/>
        <w:i w:val="0"/>
        <w:sz w:val="24"/>
      </w:rPr>
      <w:tblPr/>
      <w:tcPr>
        <w:shd w:val="clear" w:color="auto" w:fill="EED7EC" w:themeFill="background1" w:themeFillTint="33"/>
      </w:tcPr>
    </w:tblStylePr>
    <w:tblStylePr w:type="band2Horz">
      <w:rPr>
        <w:rFonts w:ascii="___WRD_EMBED_SUB_174" w:hAnsi="___WRD_EMBED_SUB_174"/>
      </w:rPr>
    </w:tblStylePr>
  </w:style>
  <w:style w:type="table" w:styleId="GridTable4-Accent1">
    <w:name w:val="Grid Table 4 Accent 1"/>
    <w:basedOn w:val="TableNormal"/>
    <w:uiPriority w:val="49"/>
    <w:rsid w:val="00C2600D"/>
    <w:tblPr>
      <w:tblStyleRowBandSize w:val="1"/>
      <w:tblStyleColBandSize w:val="1"/>
      <w:tblBorders>
        <w:top w:val="single" w:sz="4" w:space="0" w:color="6F6FCA" w:themeColor="accent1" w:themeTint="99"/>
        <w:left w:val="single" w:sz="4" w:space="0" w:color="6F6FCA" w:themeColor="accent1" w:themeTint="99"/>
        <w:bottom w:val="single" w:sz="4" w:space="0" w:color="6F6FCA" w:themeColor="accent1" w:themeTint="99"/>
        <w:right w:val="single" w:sz="4" w:space="0" w:color="6F6FCA" w:themeColor="accent1" w:themeTint="99"/>
        <w:insideH w:val="single" w:sz="4" w:space="0" w:color="6F6FCA" w:themeColor="accent1" w:themeTint="99"/>
        <w:insideV w:val="single" w:sz="4" w:space="0" w:color="6F6FCA" w:themeColor="accent1" w:themeTint="99"/>
      </w:tblBorders>
    </w:tblPr>
    <w:tblStylePr w:type="firstRow">
      <w:rPr>
        <w:b/>
        <w:bCs/>
        <w:color w:val="A0459A" w:themeColor="background1"/>
      </w:rPr>
      <w:tblPr/>
      <w:tcPr>
        <w:tcBorders>
          <w:top w:val="single" w:sz="4" w:space="0" w:color="313185" w:themeColor="accent1"/>
          <w:left w:val="single" w:sz="4" w:space="0" w:color="313185" w:themeColor="accent1"/>
          <w:bottom w:val="single" w:sz="4" w:space="0" w:color="313185" w:themeColor="accent1"/>
          <w:right w:val="single" w:sz="4" w:space="0" w:color="313185" w:themeColor="accent1"/>
          <w:insideH w:val="nil"/>
          <w:insideV w:val="nil"/>
        </w:tcBorders>
        <w:shd w:val="clear" w:color="auto" w:fill="313185" w:themeFill="accent1"/>
      </w:tcPr>
    </w:tblStylePr>
    <w:tblStylePr w:type="lastRow">
      <w:rPr>
        <w:b/>
        <w:bCs/>
      </w:rPr>
      <w:tblPr/>
      <w:tcPr>
        <w:tcBorders>
          <w:top w:val="double" w:sz="4" w:space="0" w:color="313185" w:themeColor="accent1"/>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character" w:styleId="PageNumber">
    <w:name w:val="page number"/>
    <w:basedOn w:val="DefaultParagraphFont"/>
    <w:uiPriority w:val="99"/>
    <w:semiHidden/>
    <w:unhideWhenUsed/>
    <w:rsid w:val="00162338"/>
    <w:rPr>
      <w:rFonts w:ascii="Montserrat" w:hAnsi="Montserrat"/>
      <w:b w:val="0"/>
      <w:i w:val="0"/>
      <w:color w:val="BBC7C4"/>
      <w:sz w:val="16"/>
    </w:rPr>
  </w:style>
  <w:style w:type="paragraph" w:styleId="Subtitle">
    <w:name w:val="Subtitle"/>
    <w:basedOn w:val="Normal"/>
    <w:next w:val="Normal"/>
    <w:link w:val="SubtitleChar"/>
    <w:uiPriority w:val="11"/>
    <w:qFormat/>
    <w:rsid w:val="005E42C1"/>
    <w:pPr>
      <w:numPr>
        <w:ilvl w:val="1"/>
      </w:numPr>
      <w:spacing w:after="360"/>
      <w:jc w:val="center"/>
    </w:pPr>
    <w:rPr>
      <w:rFonts w:eastAsiaTheme="minorEastAsia" w:cs="Times New Roman (Body CS)"/>
      <w:caps/>
      <w:color w:val="404040" w:themeColor="text1" w:themeTint="BF"/>
      <w:spacing w:val="15"/>
      <w:szCs w:val="22"/>
    </w:rPr>
  </w:style>
  <w:style w:type="character" w:customStyle="1" w:styleId="SubtitleChar">
    <w:name w:val="Subtitle Char"/>
    <w:basedOn w:val="DefaultParagraphFont"/>
    <w:link w:val="Subtitle"/>
    <w:uiPriority w:val="11"/>
    <w:rsid w:val="005E42C1"/>
    <w:rPr>
      <w:rFonts w:ascii="Montserrat" w:eastAsiaTheme="minorEastAsia" w:hAnsi="Montserrat" w:cs="Times New Roman (Body CS)"/>
      <w:caps/>
      <w:color w:val="404040" w:themeColor="text1" w:themeTint="BF"/>
      <w:spacing w:val="15"/>
      <w:sz w:val="36"/>
      <w:szCs w:val="22"/>
      <w:lang w:val="en-GB" w:eastAsia="en-GB"/>
    </w:rPr>
  </w:style>
  <w:style w:type="character" w:customStyle="1" w:styleId="FootnoteTextChar">
    <w:name w:val="Footnote Text Char"/>
    <w:basedOn w:val="DefaultParagraphFont"/>
    <w:link w:val="FootnoteText"/>
    <w:uiPriority w:val="99"/>
    <w:rsid w:val="00656471"/>
    <w:rPr>
      <w:rFonts w:ascii="Mundial Thin" w:hAnsi="Mundial Thin"/>
      <w:sz w:val="16"/>
    </w:rPr>
  </w:style>
  <w:style w:type="character" w:styleId="FootnoteReference">
    <w:name w:val="footnote reference"/>
    <w:basedOn w:val="DefaultParagraphFont"/>
    <w:uiPriority w:val="99"/>
    <w:unhideWhenUsed/>
    <w:rsid w:val="005875BE"/>
    <w:rPr>
      <w:vertAlign w:val="superscript"/>
    </w:rPr>
  </w:style>
  <w:style w:type="character" w:customStyle="1" w:styleId="TitleChar">
    <w:name w:val="Title Char"/>
    <w:basedOn w:val="DefaultParagraphFont"/>
    <w:link w:val="Title"/>
    <w:qFormat/>
    <w:rsid w:val="00AE4554"/>
    <w:rPr>
      <w:rFonts w:asciiTheme="majorHAnsi" w:eastAsiaTheme="majorEastAsia" w:hAnsiTheme="majorHAnsi" w:cstheme="majorBidi"/>
      <w:bCs/>
      <w:iCs/>
      <w:caps/>
      <w:color w:val="A0459A" w:themeColor="background1"/>
      <w:sz w:val="28"/>
      <w:szCs w:val="56"/>
      <w:lang w:val="en-GB" w:eastAsia="de-DE"/>
    </w:rPr>
  </w:style>
  <w:style w:type="paragraph" w:styleId="Title">
    <w:name w:val="Title"/>
    <w:basedOn w:val="Normal"/>
    <w:link w:val="TitleChar"/>
    <w:qFormat/>
    <w:rsid w:val="00AE4554"/>
    <w:pPr>
      <w:pageBreakBefore/>
      <w:widowControl w:val="0"/>
      <w:pBdr>
        <w:top w:val="single" w:sz="4" w:space="1" w:color="313185" w:themeColor="accent3"/>
        <w:bottom w:val="single" w:sz="4" w:space="1" w:color="313185" w:themeColor="accent3"/>
      </w:pBdr>
      <w:spacing w:before="360" w:after="400"/>
      <w:contextualSpacing/>
      <w:jc w:val="center"/>
    </w:pPr>
    <w:rPr>
      <w:rFonts w:asciiTheme="majorHAnsi" w:eastAsiaTheme="majorEastAsia" w:hAnsiTheme="majorHAnsi" w:cstheme="majorBidi"/>
      <w:bCs/>
      <w:iCs/>
      <w:caps/>
      <w:color w:val="A0459A" w:themeColor="background1"/>
      <w:sz w:val="28"/>
      <w:szCs w:val="56"/>
      <w:lang w:eastAsia="de-DE"/>
    </w:rPr>
  </w:style>
  <w:style w:type="character" w:customStyle="1" w:styleId="TitleChar2">
    <w:name w:val="Title Char2"/>
    <w:basedOn w:val="DefaultParagraphFont"/>
    <w:rsid w:val="0053462E"/>
    <w:rPr>
      <w:rFonts w:asciiTheme="majorHAnsi" w:eastAsiaTheme="majorEastAsia" w:hAnsiTheme="majorHAnsi" w:cstheme="majorBidi"/>
      <w:spacing w:val="-10"/>
      <w:kern w:val="28"/>
      <w:sz w:val="56"/>
      <w:szCs w:val="56"/>
      <w:lang w:val="en-GB" w:eastAsia="en-GB"/>
    </w:rPr>
  </w:style>
  <w:style w:type="table" w:styleId="TableGrid">
    <w:name w:val="Table Grid"/>
    <w:basedOn w:val="TableNormal"/>
    <w:uiPriority w:val="39"/>
    <w:rsid w:val="00CA3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JECTTitle">
    <w:name w:val="PROJECT Title"/>
    <w:basedOn w:val="Normal"/>
    <w:qFormat/>
    <w:rsid w:val="00147D89"/>
    <w:pPr>
      <w:pBdr>
        <w:top w:val="dotted" w:sz="4" w:space="8" w:color="BBC7C4"/>
        <w:bottom w:val="dotted" w:sz="4" w:space="8" w:color="BBC7C4"/>
      </w:pBdr>
      <w:jc w:val="center"/>
    </w:pPr>
    <w:rPr>
      <w:rFonts w:asciiTheme="majorHAnsi" w:eastAsia="SimSun" w:hAnsiTheme="majorHAnsi"/>
      <w:caps/>
      <w:sz w:val="48"/>
      <w:lang w:eastAsia="zh-CN"/>
    </w:rPr>
  </w:style>
  <w:style w:type="table" w:styleId="GridTable1Light-Accent1">
    <w:name w:val="Grid Table 1 Light Accent 1"/>
    <w:basedOn w:val="TableNormal"/>
    <w:uiPriority w:val="46"/>
    <w:rsid w:val="007848FC"/>
    <w:tblPr>
      <w:tblStyleRowBandSize w:val="1"/>
      <w:tblStyleColBandSize w:val="1"/>
      <w:tblBorders>
        <w:top w:val="single" w:sz="4" w:space="0" w:color="9F9FDB" w:themeColor="accent1" w:themeTint="66"/>
        <w:left w:val="single" w:sz="4" w:space="0" w:color="9F9FDB" w:themeColor="accent1" w:themeTint="66"/>
        <w:bottom w:val="single" w:sz="4" w:space="0" w:color="9F9FDB" w:themeColor="accent1" w:themeTint="66"/>
        <w:right w:val="single" w:sz="4" w:space="0" w:color="9F9FDB" w:themeColor="accent1" w:themeTint="66"/>
        <w:insideH w:val="single" w:sz="4" w:space="0" w:color="9F9FDB" w:themeColor="accent1" w:themeTint="66"/>
        <w:insideV w:val="single" w:sz="4" w:space="0" w:color="9F9FDB" w:themeColor="accent1" w:themeTint="66"/>
      </w:tblBorders>
    </w:tblPr>
    <w:tblStylePr w:type="firstRow">
      <w:rPr>
        <w:b/>
        <w:bCs/>
      </w:rPr>
      <w:tblPr/>
      <w:tcPr>
        <w:tcBorders>
          <w:bottom w:val="single" w:sz="12" w:space="0" w:color="6F6FCA" w:themeColor="accent1" w:themeTint="99"/>
        </w:tcBorders>
      </w:tcPr>
    </w:tblStylePr>
    <w:tblStylePr w:type="lastRow">
      <w:rPr>
        <w:b/>
        <w:bCs/>
      </w:rPr>
      <w:tblPr/>
      <w:tcPr>
        <w:tcBorders>
          <w:top w:val="double" w:sz="2" w:space="0" w:color="6F6FCA" w:themeColor="accen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2C7C30"/>
    <w:rPr>
      <w:rFonts w:asciiTheme="minorHAnsi" w:hAnsi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asciiTheme="minorHAnsi" w:hAnsiTheme="minorHAnsi"/>
        <w:b/>
        <w:bCs/>
        <w:color w:val="FFFFFF" w:themeColor="background2"/>
      </w:rPr>
      <w:tblPr/>
      <w:tcPr>
        <w:shd w:val="clear" w:color="auto" w:fill="A0459A" w:themeFill="background1"/>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headerfooter-white">
    <w:name w:val="Table header/footer - white"/>
    <w:basedOn w:val="BodyText"/>
    <w:qFormat/>
    <w:rsid w:val="00C10021"/>
    <w:pPr>
      <w:jc w:val="center"/>
    </w:pPr>
    <w:rPr>
      <w:rFonts w:asciiTheme="majorHAnsi" w:hAnsiTheme="majorHAnsi"/>
      <w:bCs/>
      <w:color w:val="FFFFFF" w:themeColor="background2"/>
    </w:rPr>
  </w:style>
  <w:style w:type="paragraph" w:customStyle="1" w:styleId="Tableheaderfooter-grey">
    <w:name w:val="Table header/footer - grey"/>
    <w:basedOn w:val="Normal"/>
    <w:qFormat/>
    <w:rsid w:val="002C7C30"/>
    <w:pPr>
      <w:spacing w:before="160" w:after="160"/>
      <w:jc w:val="center"/>
    </w:pPr>
    <w:rPr>
      <w:rFonts w:asciiTheme="majorHAnsi" w:hAnsiTheme="majorHAnsi"/>
      <w:bCs/>
      <w:color w:val="FFFFFF" w:themeColor="background2"/>
    </w:rPr>
  </w:style>
  <w:style w:type="paragraph" w:customStyle="1" w:styleId="Table-content">
    <w:name w:val="Table - content"/>
    <w:basedOn w:val="BodyText"/>
    <w:qFormat/>
    <w:rsid w:val="004B0501"/>
    <w:pPr>
      <w:jc w:val="center"/>
    </w:pPr>
  </w:style>
  <w:style w:type="paragraph" w:styleId="NoSpacing">
    <w:name w:val="No Spacing"/>
    <w:link w:val="NoSpacingChar"/>
    <w:uiPriority w:val="1"/>
    <w:qFormat/>
    <w:rsid w:val="002D5E94"/>
    <w:rPr>
      <w:rFonts w:eastAsiaTheme="minorEastAsia"/>
      <w:szCs w:val="22"/>
      <w:lang w:eastAsia="zh-CN"/>
    </w:rPr>
  </w:style>
  <w:style w:type="character" w:customStyle="1" w:styleId="NoSpacingChar">
    <w:name w:val="No Spacing Char"/>
    <w:basedOn w:val="DefaultParagraphFont"/>
    <w:link w:val="NoSpacing"/>
    <w:uiPriority w:val="1"/>
    <w:rsid w:val="002D5E94"/>
    <w:rPr>
      <w:rFonts w:eastAsiaTheme="minorEastAsia"/>
      <w:sz w:val="22"/>
      <w:szCs w:val="22"/>
      <w:lang w:eastAsia="zh-CN"/>
    </w:rPr>
  </w:style>
  <w:style w:type="paragraph" w:customStyle="1" w:styleId="Documentcoverdate">
    <w:name w:val="Document cover date"/>
    <w:basedOn w:val="Normal"/>
    <w:qFormat/>
    <w:rsid w:val="004473F0"/>
    <w:pPr>
      <w:spacing w:before="240" w:after="240"/>
    </w:pPr>
    <w:rPr>
      <w:rFonts w:ascii="DM Sans" w:hAnsi="DM Sans"/>
      <w:color w:val="FFFFFF" w:themeColor="background2"/>
      <w:sz w:val="24"/>
    </w:rPr>
  </w:style>
  <w:style w:type="paragraph" w:styleId="IntenseQuote">
    <w:name w:val="Intense Quote"/>
    <w:basedOn w:val="Normal"/>
    <w:next w:val="Normal"/>
    <w:link w:val="IntenseQuoteChar"/>
    <w:uiPriority w:val="30"/>
    <w:qFormat/>
    <w:rsid w:val="00962C5D"/>
    <w:pPr>
      <w:pBdr>
        <w:top w:val="single" w:sz="4" w:space="10" w:color="313185" w:themeColor="accent1"/>
        <w:bottom w:val="single" w:sz="4" w:space="10" w:color="313185" w:themeColor="accent1"/>
      </w:pBdr>
      <w:spacing w:before="360" w:after="360"/>
      <w:ind w:left="862" w:right="862"/>
      <w:jc w:val="center"/>
    </w:pPr>
    <w:rPr>
      <w:i/>
      <w:iCs/>
      <w:color w:val="EF3A4C"/>
    </w:rPr>
  </w:style>
  <w:style w:type="character" w:customStyle="1" w:styleId="IntenseQuoteChar">
    <w:name w:val="Intense Quote Char"/>
    <w:basedOn w:val="DefaultParagraphFont"/>
    <w:link w:val="IntenseQuote"/>
    <w:uiPriority w:val="30"/>
    <w:rsid w:val="00962C5D"/>
    <w:rPr>
      <w:rFonts w:ascii="Montserrat" w:eastAsia="Times New Roman" w:hAnsi="Montserrat" w:cs="Times New Roman"/>
      <w:i/>
      <w:iCs/>
      <w:color w:val="EF3A4C"/>
      <w:sz w:val="18"/>
      <w:lang w:val="en-GB" w:eastAsia="en-GB"/>
    </w:rPr>
  </w:style>
  <w:style w:type="character" w:styleId="IntenseEmphasis">
    <w:name w:val="Intense Emphasis"/>
    <w:basedOn w:val="DefaultParagraphFont"/>
    <w:uiPriority w:val="21"/>
    <w:qFormat/>
    <w:rsid w:val="00962C5D"/>
    <w:rPr>
      <w:i/>
      <w:iCs/>
      <w:color w:val="EF3A4C"/>
    </w:rPr>
  </w:style>
  <w:style w:type="character" w:styleId="IntenseReference">
    <w:name w:val="Intense Reference"/>
    <w:basedOn w:val="DefaultParagraphFont"/>
    <w:uiPriority w:val="32"/>
    <w:qFormat/>
    <w:rsid w:val="00962C5D"/>
    <w:rPr>
      <w:b/>
      <w:bCs/>
      <w:smallCaps/>
      <w:color w:val="EF3A4C"/>
      <w:spacing w:val="5"/>
    </w:rPr>
  </w:style>
  <w:style w:type="table" w:customStyle="1" w:styleId="introtable">
    <w:name w:val="intro table"/>
    <w:basedOn w:val="TableNormal"/>
    <w:uiPriority w:val="99"/>
    <w:rsid w:val="003A268B"/>
    <w:tblPr>
      <w:tblBorders>
        <w:bottom w:val="dotted" w:sz="4" w:space="0" w:color="313185" w:themeColor="accent3"/>
        <w:insideH w:val="dotted" w:sz="4" w:space="0" w:color="313185" w:themeColor="accent3"/>
      </w:tblBorders>
    </w:tblPr>
  </w:style>
  <w:style w:type="paragraph" w:styleId="TOCHeading">
    <w:name w:val="TOC Heading"/>
    <w:basedOn w:val="Heading1"/>
    <w:next w:val="Normal"/>
    <w:uiPriority w:val="39"/>
    <w:unhideWhenUsed/>
    <w:qFormat/>
    <w:rsid w:val="001C00A9"/>
    <w:pPr>
      <w:keepNext/>
      <w:keepLines/>
      <w:numPr>
        <w:numId w:val="0"/>
      </w:numPr>
      <w:pBdr>
        <w:top w:val="none" w:sz="0" w:space="0" w:color="auto"/>
        <w:bottom w:val="none" w:sz="0" w:space="0" w:color="auto"/>
      </w:pBdr>
      <w:spacing w:before="240" w:after="0" w:line="259" w:lineRule="auto"/>
      <w:contextualSpacing w:val="0"/>
      <w:outlineLvl w:val="9"/>
    </w:pPr>
    <w:rPr>
      <w:rFonts w:cstheme="majorBidi"/>
      <w:caps w:val="0"/>
      <w:color w:val="242463" w:themeColor="accent1" w:themeShade="BF"/>
      <w:kern w:val="0"/>
      <w:sz w:val="32"/>
      <w:szCs w:val="32"/>
      <w:lang w:val="en-US" w:eastAsia="en-US"/>
    </w:rPr>
  </w:style>
  <w:style w:type="character" w:styleId="Hyperlink">
    <w:name w:val="Hyperlink"/>
    <w:basedOn w:val="DefaultParagraphFont"/>
    <w:uiPriority w:val="99"/>
    <w:unhideWhenUsed/>
    <w:rsid w:val="001C00A9"/>
    <w:rPr>
      <w:color w:val="A0459A" w:themeColor="hyperlink"/>
      <w:u w:val="single"/>
    </w:rPr>
  </w:style>
  <w:style w:type="table" w:customStyle="1" w:styleId="Style1">
    <w:name w:val="Style1"/>
    <w:basedOn w:val="TableNormal"/>
    <w:uiPriority w:val="99"/>
    <w:rsid w:val="00DE5FDC"/>
    <w:tblPr>
      <w:tblStyleRowBandSize w:val="1"/>
    </w:tblPr>
    <w:tblStylePr w:type="firstRow">
      <w:rPr>
        <w:rFonts w:ascii="___WRD_EMBED_SUB_174" w:hAnsi="___WRD_EMBED_SUB_174"/>
        <w:color w:val="auto"/>
      </w:rPr>
      <w:tblPr/>
      <w:tcPr>
        <w:shd w:val="clear" w:color="auto" w:fill="FFFFFF" w:themeFill="background2"/>
      </w:tcPr>
    </w:tblStylePr>
    <w:tblStylePr w:type="lastRow">
      <w:tblPr/>
      <w:tcPr>
        <w:tcBorders>
          <w:insideV w:val="nil"/>
        </w:tcBorders>
        <w:shd w:val="clear" w:color="auto" w:fill="313185" w:themeFill="accent2"/>
      </w:tcPr>
    </w:tblStylePr>
    <w:tblStylePr w:type="band2Horz">
      <w:tblPr/>
      <w:tcPr>
        <w:shd w:val="clear" w:color="auto" w:fill="CFCFED" w:themeFill="accent3" w:themeFillTint="33"/>
      </w:tcPr>
    </w:tblStylePr>
  </w:style>
  <w:style w:type="character" w:styleId="UnresolvedMention">
    <w:name w:val="Unresolved Mention"/>
    <w:basedOn w:val="DefaultParagraphFont"/>
    <w:uiPriority w:val="99"/>
    <w:semiHidden/>
    <w:unhideWhenUsed/>
    <w:rsid w:val="00ED309F"/>
    <w:rPr>
      <w:color w:val="605E5C"/>
      <w:shd w:val="clear" w:color="auto" w:fill="E1DFDD"/>
    </w:rPr>
  </w:style>
  <w:style w:type="paragraph" w:styleId="ListParagraph">
    <w:name w:val="List Paragraph"/>
    <w:basedOn w:val="Normal"/>
    <w:uiPriority w:val="34"/>
    <w:qFormat/>
    <w:rsid w:val="00ED309F"/>
    <w:pPr>
      <w:ind w:left="720"/>
      <w:contextualSpacing/>
    </w:pPr>
  </w:style>
  <w:style w:type="character" w:styleId="BookTitle">
    <w:name w:val="Book Title"/>
    <w:basedOn w:val="DefaultParagraphFont"/>
    <w:uiPriority w:val="33"/>
    <w:qFormat/>
    <w:rsid w:val="00ED309F"/>
    <w:rPr>
      <w:b/>
      <w:bCs/>
      <w:i/>
      <w:iCs/>
      <w:spacing w:val="5"/>
    </w:rPr>
  </w:style>
  <w:style w:type="character" w:styleId="SubtleReference">
    <w:name w:val="Subtle Reference"/>
    <w:basedOn w:val="DefaultParagraphFont"/>
    <w:uiPriority w:val="31"/>
    <w:qFormat/>
    <w:rsid w:val="00ED309F"/>
    <w:rPr>
      <w:rFonts w:asciiTheme="minorHAnsi" w:hAnsiTheme="minorHAnsi"/>
      <w:smallCaps/>
      <w:color w:val="5A5A5A" w:themeColor="text1" w:themeTint="A5"/>
    </w:rPr>
  </w:style>
  <w:style w:type="paragraph" w:customStyle="1" w:styleId="subtitlecover">
    <w:name w:val="subtitle cover"/>
    <w:basedOn w:val="Documentcoverdate"/>
    <w:qFormat/>
    <w:rsid w:val="004473F0"/>
    <w:pPr>
      <w:spacing w:line="290" w:lineRule="exact"/>
    </w:pPr>
    <w:rPr>
      <w:rFonts w:eastAsiaTheme="majorEastAsia" w:cs="Open Sans"/>
      <w:b/>
      <w:bCs/>
      <w:caps/>
      <w:sz w:val="28"/>
      <w:lang w:eastAsia="de-DE"/>
    </w:rPr>
  </w:style>
  <w:style w:type="paragraph" w:customStyle="1" w:styleId="TITLE30">
    <w:name w:val="TITLE 3"/>
    <w:basedOn w:val="Title1"/>
    <w:qFormat/>
    <w:rsid w:val="00C10021"/>
    <w:rPr>
      <w:color w:val="A0459A" w:themeColor="background1"/>
      <w:sz w:val="24"/>
      <w:szCs w:val="24"/>
    </w:rPr>
  </w:style>
  <w:style w:type="character" w:styleId="CommentReference">
    <w:name w:val="annotation reference"/>
    <w:basedOn w:val="DefaultParagraphFont"/>
    <w:uiPriority w:val="99"/>
    <w:semiHidden/>
    <w:unhideWhenUsed/>
    <w:rsid w:val="004109E5"/>
    <w:rPr>
      <w:sz w:val="16"/>
      <w:szCs w:val="16"/>
    </w:rPr>
  </w:style>
  <w:style w:type="paragraph" w:styleId="CommentText">
    <w:name w:val="annotation text"/>
    <w:basedOn w:val="Normal"/>
    <w:link w:val="CommentTextChar"/>
    <w:uiPriority w:val="99"/>
    <w:unhideWhenUsed/>
    <w:rPr>
      <w:sz w:val="20"/>
    </w:rPr>
  </w:style>
  <w:style w:type="character" w:customStyle="1" w:styleId="CommentTextChar">
    <w:name w:val="Comment Text Char"/>
    <w:basedOn w:val="DefaultParagraphFont"/>
    <w:link w:val="CommentText"/>
    <w:uiPriority w:val="99"/>
    <w:rPr>
      <w:rFonts w:asciiTheme="minorHAnsi" w:hAnsiTheme="minorHAnsi"/>
      <w:color w:val="000000" w:themeColor="text1"/>
      <w:sz w:val="20"/>
      <w:lang w:val="en-GB"/>
    </w:rPr>
  </w:style>
  <w:style w:type="table" w:styleId="PlainTable3">
    <w:name w:val="Plain Table 3"/>
    <w:basedOn w:val="TableNormal"/>
    <w:uiPriority w:val="43"/>
    <w:rsid w:val="009B65B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974191" w:themeFill="background1" w:themeFillShade="F2"/>
      </w:tcPr>
    </w:tblStylePr>
    <w:tblStylePr w:type="band1Horz">
      <w:tblPr/>
      <w:tcPr>
        <w:shd w:val="clear" w:color="auto" w:fill="974191"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Subject">
    <w:name w:val="annotation subject"/>
    <w:basedOn w:val="CommentText"/>
    <w:next w:val="CommentText"/>
    <w:link w:val="CommentSubjectChar"/>
    <w:uiPriority w:val="99"/>
    <w:semiHidden/>
    <w:unhideWhenUsed/>
    <w:rsid w:val="00BA7A96"/>
    <w:rPr>
      <w:b/>
      <w:bCs/>
    </w:rPr>
  </w:style>
  <w:style w:type="character" w:customStyle="1" w:styleId="CommentSubjectChar">
    <w:name w:val="Comment Subject Char"/>
    <w:basedOn w:val="CommentTextChar"/>
    <w:link w:val="CommentSubject"/>
    <w:uiPriority w:val="99"/>
    <w:semiHidden/>
    <w:rsid w:val="00BA7A96"/>
    <w:rPr>
      <w:rFonts w:asciiTheme="minorHAnsi" w:hAnsiTheme="minorHAnsi"/>
      <w:b/>
      <w:bCs/>
      <w:color w:val="000000" w:themeColor="text1"/>
      <w:sz w:val="20"/>
      <w:lang w:val="en-GB"/>
    </w:rPr>
  </w:style>
  <w:style w:type="table" w:styleId="TableGridLight">
    <w:name w:val="Grid Table Light"/>
    <w:basedOn w:val="TableNormal"/>
    <w:uiPriority w:val="40"/>
    <w:rsid w:val="00BA7A96"/>
    <w:tblPr>
      <w:tblBorders>
        <w:top w:val="single" w:sz="4" w:space="0" w:color="773372" w:themeColor="background1" w:themeShade="BF"/>
        <w:left w:val="single" w:sz="4" w:space="0" w:color="773372" w:themeColor="background1" w:themeShade="BF"/>
        <w:bottom w:val="single" w:sz="4" w:space="0" w:color="773372" w:themeColor="background1" w:themeShade="BF"/>
        <w:right w:val="single" w:sz="4" w:space="0" w:color="773372" w:themeColor="background1" w:themeShade="BF"/>
        <w:insideH w:val="single" w:sz="4" w:space="0" w:color="773372" w:themeColor="background1" w:themeShade="BF"/>
        <w:insideV w:val="single" w:sz="4" w:space="0" w:color="773372" w:themeColor="background1" w:themeShade="BF"/>
      </w:tblBorders>
    </w:tblPr>
  </w:style>
  <w:style w:type="table" w:styleId="ListTable1Light-Accent1">
    <w:name w:val="List Table 1 Light Accent 1"/>
    <w:basedOn w:val="TableNormal"/>
    <w:uiPriority w:val="46"/>
    <w:rsid w:val="00BA7A96"/>
    <w:tblPr>
      <w:tblStyleRowBandSize w:val="1"/>
      <w:tblStyleColBandSize w:val="1"/>
    </w:tblPr>
    <w:tblStylePr w:type="firstRow">
      <w:rPr>
        <w:b/>
        <w:bCs/>
      </w:rPr>
      <w:tblPr/>
      <w:tcPr>
        <w:tcBorders>
          <w:bottom w:val="single" w:sz="4" w:space="0" w:color="6F6FCA" w:themeColor="accent1" w:themeTint="99"/>
        </w:tcBorders>
      </w:tcPr>
    </w:tblStylePr>
    <w:tblStylePr w:type="lastRow">
      <w:rPr>
        <w:b/>
        <w:bCs/>
      </w:rPr>
      <w:tblPr/>
      <w:tcPr>
        <w:tcBorders>
          <w:top w:val="single" w:sz="4" w:space="0" w:color="6F6FCA" w:themeColor="accent1" w:themeTint="99"/>
        </w:tcBorders>
      </w:tcPr>
    </w:tblStylePr>
    <w:tblStylePr w:type="firstCol">
      <w:rPr>
        <w:b/>
        <w:bCs/>
      </w:rPr>
    </w:tblStylePr>
    <w:tblStylePr w:type="lastCol">
      <w:rPr>
        <w:b/>
        <w:bCs/>
      </w:rPr>
    </w:tblStylePr>
    <w:tblStylePr w:type="band1Vert">
      <w:tblPr/>
      <w:tcPr>
        <w:shd w:val="clear" w:color="auto" w:fill="CFCFED" w:themeFill="accent1" w:themeFillTint="33"/>
      </w:tcPr>
    </w:tblStylePr>
    <w:tblStylePr w:type="band1Horz">
      <w:tblPr/>
      <w:tcPr>
        <w:shd w:val="clear" w:color="auto" w:fill="CFCFED" w:themeFill="accent1" w:themeFillTint="33"/>
      </w:tcPr>
    </w:tblStylePr>
  </w:style>
  <w:style w:type="table" w:styleId="ListTable5Dark-Accent2">
    <w:name w:val="List Table 5 Dark Accent 2"/>
    <w:basedOn w:val="TableNormal"/>
    <w:uiPriority w:val="50"/>
    <w:rsid w:val="00BA7A96"/>
    <w:rPr>
      <w:color w:val="A0459A" w:themeColor="background1"/>
    </w:rPr>
    <w:tblPr>
      <w:tblStyleRowBandSize w:val="1"/>
      <w:tblStyleColBandSize w:val="1"/>
      <w:tblBorders>
        <w:top w:val="single" w:sz="24" w:space="0" w:color="313185" w:themeColor="accent2"/>
        <w:left w:val="single" w:sz="24" w:space="0" w:color="313185" w:themeColor="accent2"/>
        <w:bottom w:val="single" w:sz="24" w:space="0" w:color="313185" w:themeColor="accent2"/>
        <w:right w:val="single" w:sz="24" w:space="0" w:color="313185" w:themeColor="accent2"/>
      </w:tblBorders>
    </w:tblPr>
    <w:tcPr>
      <w:shd w:val="clear" w:color="auto" w:fill="313185" w:themeFill="accent2"/>
    </w:tcPr>
    <w:tblStylePr w:type="firstRow">
      <w:rPr>
        <w:b/>
        <w:bCs/>
      </w:rPr>
      <w:tblPr/>
      <w:tcPr>
        <w:tcBorders>
          <w:bottom w:val="single" w:sz="18" w:space="0" w:color="A0459A" w:themeColor="background1"/>
        </w:tcBorders>
      </w:tcPr>
    </w:tblStylePr>
    <w:tblStylePr w:type="lastRow">
      <w:rPr>
        <w:b/>
        <w:bCs/>
      </w:rPr>
      <w:tblPr/>
      <w:tcPr>
        <w:tcBorders>
          <w:top w:val="single" w:sz="4" w:space="0" w:color="A0459A" w:themeColor="background1"/>
        </w:tcBorders>
      </w:tcPr>
    </w:tblStylePr>
    <w:tblStylePr w:type="firstCol">
      <w:rPr>
        <w:b/>
        <w:bCs/>
      </w:rPr>
      <w:tblPr/>
      <w:tcPr>
        <w:tcBorders>
          <w:right w:val="single" w:sz="4" w:space="0" w:color="A0459A" w:themeColor="background1"/>
        </w:tcBorders>
      </w:tcPr>
    </w:tblStylePr>
    <w:tblStylePr w:type="lastCol">
      <w:rPr>
        <w:b/>
        <w:bCs/>
      </w:rPr>
      <w:tblPr/>
      <w:tcPr>
        <w:tcBorders>
          <w:left w:val="single" w:sz="4" w:space="0" w:color="A0459A" w:themeColor="background1"/>
        </w:tcBorders>
      </w:tcPr>
    </w:tblStylePr>
    <w:tblStylePr w:type="band1Vert">
      <w:tblPr/>
      <w:tcPr>
        <w:tcBorders>
          <w:left w:val="single" w:sz="4" w:space="0" w:color="A0459A" w:themeColor="background1"/>
          <w:right w:val="single" w:sz="4" w:space="0" w:color="A0459A" w:themeColor="background1"/>
        </w:tcBorders>
      </w:tcPr>
    </w:tblStylePr>
    <w:tblStylePr w:type="band2Vert">
      <w:tblPr/>
      <w:tcPr>
        <w:tcBorders>
          <w:left w:val="single" w:sz="4" w:space="0" w:color="A0459A" w:themeColor="background1"/>
          <w:right w:val="single" w:sz="4" w:space="0" w:color="A0459A" w:themeColor="background1"/>
        </w:tcBorders>
      </w:tcPr>
    </w:tblStylePr>
    <w:tblStylePr w:type="band1Horz">
      <w:tblPr/>
      <w:tcPr>
        <w:tcBorders>
          <w:top w:val="single" w:sz="4" w:space="0" w:color="A0459A" w:themeColor="background1"/>
          <w:bottom w:val="single" w:sz="4" w:space="0" w:color="A0459A"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Default">
    <w:name w:val="Default"/>
    <w:rsid w:val="00BA7A96"/>
    <w:pPr>
      <w:autoSpaceDE w:val="0"/>
      <w:autoSpaceDN w:val="0"/>
      <w:adjustRightInd w:val="0"/>
    </w:pPr>
    <w:rPr>
      <w:rFonts w:eastAsia="Times New Roman" w:cs="Open Sans"/>
      <w:color w:val="000000"/>
      <w:kern w:val="0"/>
      <w:sz w:val="24"/>
      <w:szCs w:val="24"/>
      <w:lang w:val="en-GB" w:eastAsia="ja-JP"/>
    </w:rPr>
  </w:style>
  <w:style w:type="paragraph" w:styleId="NormalWeb">
    <w:name w:val="Normal (Web)"/>
    <w:basedOn w:val="Normal"/>
    <w:uiPriority w:val="99"/>
    <w:unhideWhenUsed/>
    <w:rsid w:val="00BA7A96"/>
    <w:pPr>
      <w:spacing w:beforeAutospacing="1" w:afterAutospacing="1"/>
    </w:pPr>
    <w:rPr>
      <w:rFonts w:ascii="Times New Roman" w:eastAsia="Times New Roman" w:hAnsi="Times New Roman" w:cs="Times New Roman"/>
      <w:color w:val="auto"/>
      <w:kern w:val="0"/>
      <w:sz w:val="24"/>
      <w:szCs w:val="24"/>
      <w:lang w:val="en-AU" w:eastAsia="en-GB"/>
    </w:rPr>
  </w:style>
  <w:style w:type="character" w:styleId="Mention">
    <w:name w:val="Mention"/>
    <w:basedOn w:val="DefaultParagraphFont"/>
    <w:uiPriority w:val="99"/>
    <w:unhideWhenUsed/>
    <w:rsid w:val="00D26BDA"/>
    <w:rPr>
      <w:color w:val="2B579A"/>
      <w:shd w:val="clear" w:color="auto" w:fill="E1DFDD"/>
    </w:rPr>
  </w:style>
  <w:style w:type="paragraph" w:customStyle="1" w:styleId="Paragraph">
    <w:name w:val="Paragraph"/>
    <w:basedOn w:val="Normal"/>
    <w:link w:val="ParagraphChar"/>
    <w:uiPriority w:val="1"/>
    <w:qFormat/>
    <w:rsid w:val="00D26BDA"/>
    <w:pPr>
      <w:ind w:firstLine="405"/>
      <w:jc w:val="both"/>
    </w:pPr>
    <w:rPr>
      <w:rFonts w:ascii="Goudy Old Style" w:eastAsia="Calibri" w:hAnsi="Goudy Old Style" w:cs="Times New Roman"/>
      <w:color w:val="auto"/>
      <w:kern w:val="0"/>
      <w:sz w:val="24"/>
      <w:szCs w:val="24"/>
      <w:lang w:eastAsia="en-GB"/>
    </w:rPr>
  </w:style>
  <w:style w:type="character" w:customStyle="1" w:styleId="ParagraphChar">
    <w:name w:val="Paragraph Char"/>
    <w:link w:val="Paragraph"/>
    <w:uiPriority w:val="1"/>
    <w:rsid w:val="00D26BDA"/>
    <w:rPr>
      <w:rFonts w:ascii="Goudy Old Style" w:eastAsia="Calibri" w:hAnsi="Goudy Old Style" w:cs="Times New Roman"/>
      <w:color w:val="auto"/>
      <w:kern w:val="0"/>
      <w:sz w:val="24"/>
      <w:szCs w:val="24"/>
      <w:lang w:val="en-GB" w:eastAsia="en-GB"/>
    </w:rPr>
  </w:style>
  <w:style w:type="character" w:customStyle="1" w:styleId="normaltextrun">
    <w:name w:val="normaltextrun"/>
    <w:basedOn w:val="DefaultParagraphFont"/>
    <w:rsid w:val="00D26BDA"/>
  </w:style>
  <w:style w:type="paragraph" w:customStyle="1" w:styleId="Bulletlist">
    <w:name w:val="Bullet list"/>
    <w:basedOn w:val="Paragraph"/>
    <w:link w:val="BulletlistChar"/>
    <w:uiPriority w:val="1"/>
    <w:qFormat/>
    <w:rsid w:val="00D26BDA"/>
    <w:pPr>
      <w:numPr>
        <w:numId w:val="5"/>
      </w:numPr>
    </w:pPr>
  </w:style>
  <w:style w:type="character" w:customStyle="1" w:styleId="BulletlistChar">
    <w:name w:val="Bullet list Char"/>
    <w:link w:val="Bulletlist"/>
    <w:uiPriority w:val="1"/>
    <w:rsid w:val="00D26BDA"/>
    <w:rPr>
      <w:rFonts w:ascii="Goudy Old Style" w:eastAsia="Calibri" w:hAnsi="Goudy Old Style" w:cs="Times New Roman"/>
      <w:color w:val="auto"/>
      <w:kern w:val="0"/>
      <w:sz w:val="24"/>
      <w:szCs w:val="24"/>
      <w:lang w:val="en-GB" w:eastAsia="en-GB"/>
    </w:rPr>
  </w:style>
  <w:style w:type="paragraph" w:styleId="Revision">
    <w:name w:val="Revision"/>
    <w:hidden/>
    <w:uiPriority w:val="99"/>
    <w:semiHidden/>
    <w:rsid w:val="00D26BDA"/>
    <w:rPr>
      <w:rFonts w:asciiTheme="minorHAnsi" w:hAnsiTheme="minorHAnsi"/>
      <w:color w:val="000000" w:themeColor="text1"/>
      <w:lang w:val="en-GB"/>
    </w:rPr>
  </w:style>
  <w:style w:type="character" w:styleId="FollowedHyperlink">
    <w:name w:val="FollowedHyperlink"/>
    <w:basedOn w:val="DefaultParagraphFont"/>
    <w:uiPriority w:val="99"/>
    <w:semiHidden/>
    <w:unhideWhenUsed/>
    <w:rsid w:val="009D69E0"/>
    <w:rPr>
      <w:color w:val="A0459A" w:themeColor="followedHyperlink"/>
      <w:u w:val="single"/>
    </w:rPr>
  </w:style>
  <w:style w:type="character" w:customStyle="1" w:styleId="cf01">
    <w:name w:val="cf01"/>
    <w:basedOn w:val="DefaultParagraphFont"/>
    <w:rsid w:val="004944A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12374">
      <w:bodyDiv w:val="1"/>
      <w:marLeft w:val="0"/>
      <w:marRight w:val="0"/>
      <w:marTop w:val="0"/>
      <w:marBottom w:val="0"/>
      <w:divBdr>
        <w:top w:val="none" w:sz="0" w:space="0" w:color="auto"/>
        <w:left w:val="none" w:sz="0" w:space="0" w:color="auto"/>
        <w:bottom w:val="none" w:sz="0" w:space="0" w:color="auto"/>
        <w:right w:val="none" w:sz="0" w:space="0" w:color="auto"/>
      </w:divBdr>
    </w:div>
    <w:div w:id="19627843">
      <w:bodyDiv w:val="1"/>
      <w:marLeft w:val="0"/>
      <w:marRight w:val="0"/>
      <w:marTop w:val="0"/>
      <w:marBottom w:val="0"/>
      <w:divBdr>
        <w:top w:val="none" w:sz="0" w:space="0" w:color="auto"/>
        <w:left w:val="none" w:sz="0" w:space="0" w:color="auto"/>
        <w:bottom w:val="none" w:sz="0" w:space="0" w:color="auto"/>
        <w:right w:val="none" w:sz="0" w:space="0" w:color="auto"/>
      </w:divBdr>
    </w:div>
    <w:div w:id="29963595">
      <w:bodyDiv w:val="1"/>
      <w:marLeft w:val="0"/>
      <w:marRight w:val="0"/>
      <w:marTop w:val="0"/>
      <w:marBottom w:val="0"/>
      <w:divBdr>
        <w:top w:val="none" w:sz="0" w:space="0" w:color="auto"/>
        <w:left w:val="none" w:sz="0" w:space="0" w:color="auto"/>
        <w:bottom w:val="none" w:sz="0" w:space="0" w:color="auto"/>
        <w:right w:val="none" w:sz="0" w:space="0" w:color="auto"/>
      </w:divBdr>
    </w:div>
    <w:div w:id="108475678">
      <w:bodyDiv w:val="1"/>
      <w:marLeft w:val="0"/>
      <w:marRight w:val="0"/>
      <w:marTop w:val="0"/>
      <w:marBottom w:val="0"/>
      <w:divBdr>
        <w:top w:val="none" w:sz="0" w:space="0" w:color="auto"/>
        <w:left w:val="none" w:sz="0" w:space="0" w:color="auto"/>
        <w:bottom w:val="none" w:sz="0" w:space="0" w:color="auto"/>
        <w:right w:val="none" w:sz="0" w:space="0" w:color="auto"/>
      </w:divBdr>
    </w:div>
    <w:div w:id="143276651">
      <w:bodyDiv w:val="1"/>
      <w:marLeft w:val="0"/>
      <w:marRight w:val="0"/>
      <w:marTop w:val="0"/>
      <w:marBottom w:val="0"/>
      <w:divBdr>
        <w:top w:val="none" w:sz="0" w:space="0" w:color="auto"/>
        <w:left w:val="none" w:sz="0" w:space="0" w:color="auto"/>
        <w:bottom w:val="none" w:sz="0" w:space="0" w:color="auto"/>
        <w:right w:val="none" w:sz="0" w:space="0" w:color="auto"/>
      </w:divBdr>
    </w:div>
    <w:div w:id="170339511">
      <w:bodyDiv w:val="1"/>
      <w:marLeft w:val="0"/>
      <w:marRight w:val="0"/>
      <w:marTop w:val="0"/>
      <w:marBottom w:val="0"/>
      <w:divBdr>
        <w:top w:val="none" w:sz="0" w:space="0" w:color="auto"/>
        <w:left w:val="none" w:sz="0" w:space="0" w:color="auto"/>
        <w:bottom w:val="none" w:sz="0" w:space="0" w:color="auto"/>
        <w:right w:val="none" w:sz="0" w:space="0" w:color="auto"/>
      </w:divBdr>
    </w:div>
    <w:div w:id="213540091">
      <w:bodyDiv w:val="1"/>
      <w:marLeft w:val="0"/>
      <w:marRight w:val="0"/>
      <w:marTop w:val="0"/>
      <w:marBottom w:val="0"/>
      <w:divBdr>
        <w:top w:val="none" w:sz="0" w:space="0" w:color="auto"/>
        <w:left w:val="none" w:sz="0" w:space="0" w:color="auto"/>
        <w:bottom w:val="none" w:sz="0" w:space="0" w:color="auto"/>
        <w:right w:val="none" w:sz="0" w:space="0" w:color="auto"/>
      </w:divBdr>
    </w:div>
    <w:div w:id="253518416">
      <w:bodyDiv w:val="1"/>
      <w:marLeft w:val="0"/>
      <w:marRight w:val="0"/>
      <w:marTop w:val="0"/>
      <w:marBottom w:val="0"/>
      <w:divBdr>
        <w:top w:val="none" w:sz="0" w:space="0" w:color="auto"/>
        <w:left w:val="none" w:sz="0" w:space="0" w:color="auto"/>
        <w:bottom w:val="none" w:sz="0" w:space="0" w:color="auto"/>
        <w:right w:val="none" w:sz="0" w:space="0" w:color="auto"/>
      </w:divBdr>
    </w:div>
    <w:div w:id="349797885">
      <w:bodyDiv w:val="1"/>
      <w:marLeft w:val="0"/>
      <w:marRight w:val="0"/>
      <w:marTop w:val="0"/>
      <w:marBottom w:val="0"/>
      <w:divBdr>
        <w:top w:val="none" w:sz="0" w:space="0" w:color="auto"/>
        <w:left w:val="none" w:sz="0" w:space="0" w:color="auto"/>
        <w:bottom w:val="none" w:sz="0" w:space="0" w:color="auto"/>
        <w:right w:val="none" w:sz="0" w:space="0" w:color="auto"/>
      </w:divBdr>
    </w:div>
    <w:div w:id="355468137">
      <w:bodyDiv w:val="1"/>
      <w:marLeft w:val="0"/>
      <w:marRight w:val="0"/>
      <w:marTop w:val="0"/>
      <w:marBottom w:val="0"/>
      <w:divBdr>
        <w:top w:val="none" w:sz="0" w:space="0" w:color="auto"/>
        <w:left w:val="none" w:sz="0" w:space="0" w:color="auto"/>
        <w:bottom w:val="none" w:sz="0" w:space="0" w:color="auto"/>
        <w:right w:val="none" w:sz="0" w:space="0" w:color="auto"/>
      </w:divBdr>
    </w:div>
    <w:div w:id="476799616">
      <w:bodyDiv w:val="1"/>
      <w:marLeft w:val="0"/>
      <w:marRight w:val="0"/>
      <w:marTop w:val="0"/>
      <w:marBottom w:val="0"/>
      <w:divBdr>
        <w:top w:val="none" w:sz="0" w:space="0" w:color="auto"/>
        <w:left w:val="none" w:sz="0" w:space="0" w:color="auto"/>
        <w:bottom w:val="none" w:sz="0" w:space="0" w:color="auto"/>
        <w:right w:val="none" w:sz="0" w:space="0" w:color="auto"/>
      </w:divBdr>
      <w:divsChild>
        <w:div w:id="445540494">
          <w:marLeft w:val="0"/>
          <w:marRight w:val="0"/>
          <w:marTop w:val="0"/>
          <w:marBottom w:val="0"/>
          <w:divBdr>
            <w:top w:val="none" w:sz="0" w:space="0" w:color="auto"/>
            <w:left w:val="none" w:sz="0" w:space="0" w:color="auto"/>
            <w:bottom w:val="none" w:sz="0" w:space="0" w:color="auto"/>
            <w:right w:val="none" w:sz="0" w:space="0" w:color="auto"/>
          </w:divBdr>
        </w:div>
        <w:div w:id="778840625">
          <w:marLeft w:val="0"/>
          <w:marRight w:val="0"/>
          <w:marTop w:val="0"/>
          <w:marBottom w:val="0"/>
          <w:divBdr>
            <w:top w:val="none" w:sz="0" w:space="0" w:color="auto"/>
            <w:left w:val="none" w:sz="0" w:space="0" w:color="auto"/>
            <w:bottom w:val="none" w:sz="0" w:space="0" w:color="auto"/>
            <w:right w:val="none" w:sz="0" w:space="0" w:color="auto"/>
          </w:divBdr>
        </w:div>
        <w:div w:id="1037584855">
          <w:marLeft w:val="0"/>
          <w:marRight w:val="0"/>
          <w:marTop w:val="0"/>
          <w:marBottom w:val="0"/>
          <w:divBdr>
            <w:top w:val="none" w:sz="0" w:space="0" w:color="auto"/>
            <w:left w:val="none" w:sz="0" w:space="0" w:color="auto"/>
            <w:bottom w:val="none" w:sz="0" w:space="0" w:color="auto"/>
            <w:right w:val="none" w:sz="0" w:space="0" w:color="auto"/>
          </w:divBdr>
        </w:div>
        <w:div w:id="1590195702">
          <w:marLeft w:val="0"/>
          <w:marRight w:val="0"/>
          <w:marTop w:val="0"/>
          <w:marBottom w:val="0"/>
          <w:divBdr>
            <w:top w:val="none" w:sz="0" w:space="0" w:color="auto"/>
            <w:left w:val="none" w:sz="0" w:space="0" w:color="auto"/>
            <w:bottom w:val="none" w:sz="0" w:space="0" w:color="auto"/>
            <w:right w:val="none" w:sz="0" w:space="0" w:color="auto"/>
          </w:divBdr>
        </w:div>
      </w:divsChild>
    </w:div>
    <w:div w:id="538473975">
      <w:bodyDiv w:val="1"/>
      <w:marLeft w:val="0"/>
      <w:marRight w:val="0"/>
      <w:marTop w:val="0"/>
      <w:marBottom w:val="0"/>
      <w:divBdr>
        <w:top w:val="none" w:sz="0" w:space="0" w:color="auto"/>
        <w:left w:val="none" w:sz="0" w:space="0" w:color="auto"/>
        <w:bottom w:val="none" w:sz="0" w:space="0" w:color="auto"/>
        <w:right w:val="none" w:sz="0" w:space="0" w:color="auto"/>
      </w:divBdr>
    </w:div>
    <w:div w:id="623997816">
      <w:bodyDiv w:val="1"/>
      <w:marLeft w:val="0"/>
      <w:marRight w:val="0"/>
      <w:marTop w:val="0"/>
      <w:marBottom w:val="0"/>
      <w:divBdr>
        <w:top w:val="none" w:sz="0" w:space="0" w:color="auto"/>
        <w:left w:val="none" w:sz="0" w:space="0" w:color="auto"/>
        <w:bottom w:val="none" w:sz="0" w:space="0" w:color="auto"/>
        <w:right w:val="none" w:sz="0" w:space="0" w:color="auto"/>
      </w:divBdr>
    </w:div>
    <w:div w:id="643584895">
      <w:bodyDiv w:val="1"/>
      <w:marLeft w:val="0"/>
      <w:marRight w:val="0"/>
      <w:marTop w:val="0"/>
      <w:marBottom w:val="0"/>
      <w:divBdr>
        <w:top w:val="none" w:sz="0" w:space="0" w:color="auto"/>
        <w:left w:val="none" w:sz="0" w:space="0" w:color="auto"/>
        <w:bottom w:val="none" w:sz="0" w:space="0" w:color="auto"/>
        <w:right w:val="none" w:sz="0" w:space="0" w:color="auto"/>
      </w:divBdr>
    </w:div>
    <w:div w:id="683364018">
      <w:bodyDiv w:val="1"/>
      <w:marLeft w:val="0"/>
      <w:marRight w:val="0"/>
      <w:marTop w:val="0"/>
      <w:marBottom w:val="0"/>
      <w:divBdr>
        <w:top w:val="none" w:sz="0" w:space="0" w:color="auto"/>
        <w:left w:val="none" w:sz="0" w:space="0" w:color="auto"/>
        <w:bottom w:val="none" w:sz="0" w:space="0" w:color="auto"/>
        <w:right w:val="none" w:sz="0" w:space="0" w:color="auto"/>
      </w:divBdr>
    </w:div>
    <w:div w:id="720205673">
      <w:bodyDiv w:val="1"/>
      <w:marLeft w:val="0"/>
      <w:marRight w:val="0"/>
      <w:marTop w:val="0"/>
      <w:marBottom w:val="0"/>
      <w:divBdr>
        <w:top w:val="none" w:sz="0" w:space="0" w:color="auto"/>
        <w:left w:val="none" w:sz="0" w:space="0" w:color="auto"/>
        <w:bottom w:val="none" w:sz="0" w:space="0" w:color="auto"/>
        <w:right w:val="none" w:sz="0" w:space="0" w:color="auto"/>
      </w:divBdr>
    </w:div>
    <w:div w:id="747851971">
      <w:bodyDiv w:val="1"/>
      <w:marLeft w:val="0"/>
      <w:marRight w:val="0"/>
      <w:marTop w:val="0"/>
      <w:marBottom w:val="0"/>
      <w:divBdr>
        <w:top w:val="none" w:sz="0" w:space="0" w:color="auto"/>
        <w:left w:val="none" w:sz="0" w:space="0" w:color="auto"/>
        <w:bottom w:val="none" w:sz="0" w:space="0" w:color="auto"/>
        <w:right w:val="none" w:sz="0" w:space="0" w:color="auto"/>
      </w:divBdr>
    </w:div>
    <w:div w:id="774180712">
      <w:bodyDiv w:val="1"/>
      <w:marLeft w:val="0"/>
      <w:marRight w:val="0"/>
      <w:marTop w:val="0"/>
      <w:marBottom w:val="0"/>
      <w:divBdr>
        <w:top w:val="none" w:sz="0" w:space="0" w:color="auto"/>
        <w:left w:val="none" w:sz="0" w:space="0" w:color="auto"/>
        <w:bottom w:val="none" w:sz="0" w:space="0" w:color="auto"/>
        <w:right w:val="none" w:sz="0" w:space="0" w:color="auto"/>
      </w:divBdr>
    </w:div>
    <w:div w:id="788358410">
      <w:bodyDiv w:val="1"/>
      <w:marLeft w:val="0"/>
      <w:marRight w:val="0"/>
      <w:marTop w:val="0"/>
      <w:marBottom w:val="0"/>
      <w:divBdr>
        <w:top w:val="none" w:sz="0" w:space="0" w:color="auto"/>
        <w:left w:val="none" w:sz="0" w:space="0" w:color="auto"/>
        <w:bottom w:val="none" w:sz="0" w:space="0" w:color="auto"/>
        <w:right w:val="none" w:sz="0" w:space="0" w:color="auto"/>
      </w:divBdr>
    </w:div>
    <w:div w:id="816721708">
      <w:bodyDiv w:val="1"/>
      <w:marLeft w:val="0"/>
      <w:marRight w:val="0"/>
      <w:marTop w:val="0"/>
      <w:marBottom w:val="0"/>
      <w:divBdr>
        <w:top w:val="none" w:sz="0" w:space="0" w:color="auto"/>
        <w:left w:val="none" w:sz="0" w:space="0" w:color="auto"/>
        <w:bottom w:val="none" w:sz="0" w:space="0" w:color="auto"/>
        <w:right w:val="none" w:sz="0" w:space="0" w:color="auto"/>
      </w:divBdr>
    </w:div>
    <w:div w:id="823083879">
      <w:bodyDiv w:val="1"/>
      <w:marLeft w:val="0"/>
      <w:marRight w:val="0"/>
      <w:marTop w:val="0"/>
      <w:marBottom w:val="0"/>
      <w:divBdr>
        <w:top w:val="none" w:sz="0" w:space="0" w:color="auto"/>
        <w:left w:val="none" w:sz="0" w:space="0" w:color="auto"/>
        <w:bottom w:val="none" w:sz="0" w:space="0" w:color="auto"/>
        <w:right w:val="none" w:sz="0" w:space="0" w:color="auto"/>
      </w:divBdr>
    </w:div>
    <w:div w:id="824472683">
      <w:bodyDiv w:val="1"/>
      <w:marLeft w:val="0"/>
      <w:marRight w:val="0"/>
      <w:marTop w:val="0"/>
      <w:marBottom w:val="0"/>
      <w:divBdr>
        <w:top w:val="none" w:sz="0" w:space="0" w:color="auto"/>
        <w:left w:val="none" w:sz="0" w:space="0" w:color="auto"/>
        <w:bottom w:val="none" w:sz="0" w:space="0" w:color="auto"/>
        <w:right w:val="none" w:sz="0" w:space="0" w:color="auto"/>
      </w:divBdr>
    </w:div>
    <w:div w:id="825511439">
      <w:bodyDiv w:val="1"/>
      <w:marLeft w:val="0"/>
      <w:marRight w:val="0"/>
      <w:marTop w:val="0"/>
      <w:marBottom w:val="0"/>
      <w:divBdr>
        <w:top w:val="none" w:sz="0" w:space="0" w:color="auto"/>
        <w:left w:val="none" w:sz="0" w:space="0" w:color="auto"/>
        <w:bottom w:val="none" w:sz="0" w:space="0" w:color="auto"/>
        <w:right w:val="none" w:sz="0" w:space="0" w:color="auto"/>
      </w:divBdr>
    </w:div>
    <w:div w:id="864903796">
      <w:bodyDiv w:val="1"/>
      <w:marLeft w:val="0"/>
      <w:marRight w:val="0"/>
      <w:marTop w:val="0"/>
      <w:marBottom w:val="0"/>
      <w:divBdr>
        <w:top w:val="none" w:sz="0" w:space="0" w:color="auto"/>
        <w:left w:val="none" w:sz="0" w:space="0" w:color="auto"/>
        <w:bottom w:val="none" w:sz="0" w:space="0" w:color="auto"/>
        <w:right w:val="none" w:sz="0" w:space="0" w:color="auto"/>
      </w:divBdr>
    </w:div>
    <w:div w:id="873494063">
      <w:bodyDiv w:val="1"/>
      <w:marLeft w:val="0"/>
      <w:marRight w:val="0"/>
      <w:marTop w:val="0"/>
      <w:marBottom w:val="0"/>
      <w:divBdr>
        <w:top w:val="none" w:sz="0" w:space="0" w:color="auto"/>
        <w:left w:val="none" w:sz="0" w:space="0" w:color="auto"/>
        <w:bottom w:val="none" w:sz="0" w:space="0" w:color="auto"/>
        <w:right w:val="none" w:sz="0" w:space="0" w:color="auto"/>
      </w:divBdr>
    </w:div>
    <w:div w:id="880674365">
      <w:bodyDiv w:val="1"/>
      <w:marLeft w:val="0"/>
      <w:marRight w:val="0"/>
      <w:marTop w:val="0"/>
      <w:marBottom w:val="0"/>
      <w:divBdr>
        <w:top w:val="none" w:sz="0" w:space="0" w:color="auto"/>
        <w:left w:val="none" w:sz="0" w:space="0" w:color="auto"/>
        <w:bottom w:val="none" w:sz="0" w:space="0" w:color="auto"/>
        <w:right w:val="none" w:sz="0" w:space="0" w:color="auto"/>
      </w:divBdr>
    </w:div>
    <w:div w:id="923412592">
      <w:bodyDiv w:val="1"/>
      <w:marLeft w:val="0"/>
      <w:marRight w:val="0"/>
      <w:marTop w:val="0"/>
      <w:marBottom w:val="0"/>
      <w:divBdr>
        <w:top w:val="none" w:sz="0" w:space="0" w:color="auto"/>
        <w:left w:val="none" w:sz="0" w:space="0" w:color="auto"/>
        <w:bottom w:val="none" w:sz="0" w:space="0" w:color="auto"/>
        <w:right w:val="none" w:sz="0" w:space="0" w:color="auto"/>
      </w:divBdr>
    </w:div>
    <w:div w:id="958101470">
      <w:bodyDiv w:val="1"/>
      <w:marLeft w:val="0"/>
      <w:marRight w:val="0"/>
      <w:marTop w:val="0"/>
      <w:marBottom w:val="0"/>
      <w:divBdr>
        <w:top w:val="none" w:sz="0" w:space="0" w:color="auto"/>
        <w:left w:val="none" w:sz="0" w:space="0" w:color="auto"/>
        <w:bottom w:val="none" w:sz="0" w:space="0" w:color="auto"/>
        <w:right w:val="none" w:sz="0" w:space="0" w:color="auto"/>
      </w:divBdr>
    </w:div>
    <w:div w:id="1086003366">
      <w:bodyDiv w:val="1"/>
      <w:marLeft w:val="0"/>
      <w:marRight w:val="0"/>
      <w:marTop w:val="0"/>
      <w:marBottom w:val="0"/>
      <w:divBdr>
        <w:top w:val="none" w:sz="0" w:space="0" w:color="auto"/>
        <w:left w:val="none" w:sz="0" w:space="0" w:color="auto"/>
        <w:bottom w:val="none" w:sz="0" w:space="0" w:color="auto"/>
        <w:right w:val="none" w:sz="0" w:space="0" w:color="auto"/>
      </w:divBdr>
    </w:div>
    <w:div w:id="1101485958">
      <w:bodyDiv w:val="1"/>
      <w:marLeft w:val="0"/>
      <w:marRight w:val="0"/>
      <w:marTop w:val="0"/>
      <w:marBottom w:val="0"/>
      <w:divBdr>
        <w:top w:val="none" w:sz="0" w:space="0" w:color="auto"/>
        <w:left w:val="none" w:sz="0" w:space="0" w:color="auto"/>
        <w:bottom w:val="none" w:sz="0" w:space="0" w:color="auto"/>
        <w:right w:val="none" w:sz="0" w:space="0" w:color="auto"/>
      </w:divBdr>
    </w:div>
    <w:div w:id="1137144908">
      <w:bodyDiv w:val="1"/>
      <w:marLeft w:val="0"/>
      <w:marRight w:val="0"/>
      <w:marTop w:val="0"/>
      <w:marBottom w:val="0"/>
      <w:divBdr>
        <w:top w:val="none" w:sz="0" w:space="0" w:color="auto"/>
        <w:left w:val="none" w:sz="0" w:space="0" w:color="auto"/>
        <w:bottom w:val="none" w:sz="0" w:space="0" w:color="auto"/>
        <w:right w:val="none" w:sz="0" w:space="0" w:color="auto"/>
      </w:divBdr>
    </w:div>
    <w:div w:id="1139616718">
      <w:bodyDiv w:val="1"/>
      <w:marLeft w:val="0"/>
      <w:marRight w:val="0"/>
      <w:marTop w:val="0"/>
      <w:marBottom w:val="0"/>
      <w:divBdr>
        <w:top w:val="none" w:sz="0" w:space="0" w:color="auto"/>
        <w:left w:val="none" w:sz="0" w:space="0" w:color="auto"/>
        <w:bottom w:val="none" w:sz="0" w:space="0" w:color="auto"/>
        <w:right w:val="none" w:sz="0" w:space="0" w:color="auto"/>
      </w:divBdr>
      <w:divsChild>
        <w:div w:id="1017459637">
          <w:marLeft w:val="0"/>
          <w:marRight w:val="0"/>
          <w:marTop w:val="0"/>
          <w:marBottom w:val="0"/>
          <w:divBdr>
            <w:top w:val="none" w:sz="0" w:space="0" w:color="auto"/>
            <w:left w:val="none" w:sz="0" w:space="0" w:color="auto"/>
            <w:bottom w:val="none" w:sz="0" w:space="0" w:color="auto"/>
            <w:right w:val="none" w:sz="0" w:space="0" w:color="auto"/>
          </w:divBdr>
        </w:div>
        <w:div w:id="1124469569">
          <w:marLeft w:val="0"/>
          <w:marRight w:val="0"/>
          <w:marTop w:val="0"/>
          <w:marBottom w:val="0"/>
          <w:divBdr>
            <w:top w:val="none" w:sz="0" w:space="0" w:color="auto"/>
            <w:left w:val="none" w:sz="0" w:space="0" w:color="auto"/>
            <w:bottom w:val="none" w:sz="0" w:space="0" w:color="auto"/>
            <w:right w:val="none" w:sz="0" w:space="0" w:color="auto"/>
          </w:divBdr>
          <w:divsChild>
            <w:div w:id="2016570010">
              <w:marLeft w:val="0"/>
              <w:marRight w:val="0"/>
              <w:marTop w:val="0"/>
              <w:marBottom w:val="0"/>
              <w:divBdr>
                <w:top w:val="none" w:sz="0" w:space="0" w:color="auto"/>
                <w:left w:val="none" w:sz="0" w:space="0" w:color="auto"/>
                <w:bottom w:val="none" w:sz="0" w:space="0" w:color="auto"/>
                <w:right w:val="none" w:sz="0" w:space="0" w:color="auto"/>
              </w:divBdr>
              <w:divsChild>
                <w:div w:id="155728636">
                  <w:marLeft w:val="0"/>
                  <w:marRight w:val="0"/>
                  <w:marTop w:val="0"/>
                  <w:marBottom w:val="0"/>
                  <w:divBdr>
                    <w:top w:val="none" w:sz="0" w:space="0" w:color="auto"/>
                    <w:left w:val="none" w:sz="0" w:space="0" w:color="auto"/>
                    <w:bottom w:val="none" w:sz="0" w:space="0" w:color="auto"/>
                    <w:right w:val="none" w:sz="0" w:space="0" w:color="auto"/>
                  </w:divBdr>
                </w:div>
                <w:div w:id="1996258249">
                  <w:marLeft w:val="0"/>
                  <w:marRight w:val="0"/>
                  <w:marTop w:val="0"/>
                  <w:marBottom w:val="0"/>
                  <w:divBdr>
                    <w:top w:val="none" w:sz="0" w:space="0" w:color="auto"/>
                    <w:left w:val="none" w:sz="0" w:space="0" w:color="auto"/>
                    <w:bottom w:val="none" w:sz="0" w:space="0" w:color="auto"/>
                    <w:right w:val="none" w:sz="0" w:space="0" w:color="auto"/>
                  </w:divBdr>
                </w:div>
                <w:div w:id="209454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462967">
          <w:marLeft w:val="0"/>
          <w:marRight w:val="0"/>
          <w:marTop w:val="0"/>
          <w:marBottom w:val="0"/>
          <w:divBdr>
            <w:top w:val="none" w:sz="0" w:space="0" w:color="auto"/>
            <w:left w:val="none" w:sz="0" w:space="0" w:color="auto"/>
            <w:bottom w:val="none" w:sz="0" w:space="0" w:color="auto"/>
            <w:right w:val="none" w:sz="0" w:space="0" w:color="auto"/>
          </w:divBdr>
        </w:div>
      </w:divsChild>
    </w:div>
    <w:div w:id="1210339099">
      <w:bodyDiv w:val="1"/>
      <w:marLeft w:val="0"/>
      <w:marRight w:val="0"/>
      <w:marTop w:val="0"/>
      <w:marBottom w:val="0"/>
      <w:divBdr>
        <w:top w:val="none" w:sz="0" w:space="0" w:color="auto"/>
        <w:left w:val="none" w:sz="0" w:space="0" w:color="auto"/>
        <w:bottom w:val="none" w:sz="0" w:space="0" w:color="auto"/>
        <w:right w:val="none" w:sz="0" w:space="0" w:color="auto"/>
      </w:divBdr>
    </w:div>
    <w:div w:id="1254165804">
      <w:bodyDiv w:val="1"/>
      <w:marLeft w:val="0"/>
      <w:marRight w:val="0"/>
      <w:marTop w:val="0"/>
      <w:marBottom w:val="0"/>
      <w:divBdr>
        <w:top w:val="none" w:sz="0" w:space="0" w:color="auto"/>
        <w:left w:val="none" w:sz="0" w:space="0" w:color="auto"/>
        <w:bottom w:val="none" w:sz="0" w:space="0" w:color="auto"/>
        <w:right w:val="none" w:sz="0" w:space="0" w:color="auto"/>
      </w:divBdr>
    </w:div>
    <w:div w:id="1256203564">
      <w:bodyDiv w:val="1"/>
      <w:marLeft w:val="0"/>
      <w:marRight w:val="0"/>
      <w:marTop w:val="0"/>
      <w:marBottom w:val="0"/>
      <w:divBdr>
        <w:top w:val="none" w:sz="0" w:space="0" w:color="auto"/>
        <w:left w:val="none" w:sz="0" w:space="0" w:color="auto"/>
        <w:bottom w:val="none" w:sz="0" w:space="0" w:color="auto"/>
        <w:right w:val="none" w:sz="0" w:space="0" w:color="auto"/>
      </w:divBdr>
    </w:div>
    <w:div w:id="1320571922">
      <w:bodyDiv w:val="1"/>
      <w:marLeft w:val="0"/>
      <w:marRight w:val="0"/>
      <w:marTop w:val="0"/>
      <w:marBottom w:val="0"/>
      <w:divBdr>
        <w:top w:val="none" w:sz="0" w:space="0" w:color="auto"/>
        <w:left w:val="none" w:sz="0" w:space="0" w:color="auto"/>
        <w:bottom w:val="none" w:sz="0" w:space="0" w:color="auto"/>
        <w:right w:val="none" w:sz="0" w:space="0" w:color="auto"/>
      </w:divBdr>
    </w:div>
    <w:div w:id="1329093018">
      <w:bodyDiv w:val="1"/>
      <w:marLeft w:val="0"/>
      <w:marRight w:val="0"/>
      <w:marTop w:val="0"/>
      <w:marBottom w:val="0"/>
      <w:divBdr>
        <w:top w:val="none" w:sz="0" w:space="0" w:color="auto"/>
        <w:left w:val="none" w:sz="0" w:space="0" w:color="auto"/>
        <w:bottom w:val="none" w:sz="0" w:space="0" w:color="auto"/>
        <w:right w:val="none" w:sz="0" w:space="0" w:color="auto"/>
      </w:divBdr>
    </w:div>
    <w:div w:id="1368795183">
      <w:bodyDiv w:val="1"/>
      <w:marLeft w:val="0"/>
      <w:marRight w:val="0"/>
      <w:marTop w:val="0"/>
      <w:marBottom w:val="0"/>
      <w:divBdr>
        <w:top w:val="none" w:sz="0" w:space="0" w:color="auto"/>
        <w:left w:val="none" w:sz="0" w:space="0" w:color="auto"/>
        <w:bottom w:val="none" w:sz="0" w:space="0" w:color="auto"/>
        <w:right w:val="none" w:sz="0" w:space="0" w:color="auto"/>
      </w:divBdr>
    </w:div>
    <w:div w:id="1414471398">
      <w:bodyDiv w:val="1"/>
      <w:marLeft w:val="0"/>
      <w:marRight w:val="0"/>
      <w:marTop w:val="0"/>
      <w:marBottom w:val="0"/>
      <w:divBdr>
        <w:top w:val="none" w:sz="0" w:space="0" w:color="auto"/>
        <w:left w:val="none" w:sz="0" w:space="0" w:color="auto"/>
        <w:bottom w:val="none" w:sz="0" w:space="0" w:color="auto"/>
        <w:right w:val="none" w:sz="0" w:space="0" w:color="auto"/>
      </w:divBdr>
    </w:div>
    <w:div w:id="1455059113">
      <w:bodyDiv w:val="1"/>
      <w:marLeft w:val="0"/>
      <w:marRight w:val="0"/>
      <w:marTop w:val="0"/>
      <w:marBottom w:val="0"/>
      <w:divBdr>
        <w:top w:val="none" w:sz="0" w:space="0" w:color="auto"/>
        <w:left w:val="none" w:sz="0" w:space="0" w:color="auto"/>
        <w:bottom w:val="none" w:sz="0" w:space="0" w:color="auto"/>
        <w:right w:val="none" w:sz="0" w:space="0" w:color="auto"/>
      </w:divBdr>
      <w:divsChild>
        <w:div w:id="636302141">
          <w:marLeft w:val="0"/>
          <w:marRight w:val="0"/>
          <w:marTop w:val="0"/>
          <w:marBottom w:val="0"/>
          <w:divBdr>
            <w:top w:val="none" w:sz="0" w:space="0" w:color="auto"/>
            <w:left w:val="none" w:sz="0" w:space="0" w:color="auto"/>
            <w:bottom w:val="none" w:sz="0" w:space="0" w:color="auto"/>
            <w:right w:val="none" w:sz="0" w:space="0" w:color="auto"/>
          </w:divBdr>
        </w:div>
        <w:div w:id="1185941917">
          <w:marLeft w:val="0"/>
          <w:marRight w:val="0"/>
          <w:marTop w:val="0"/>
          <w:marBottom w:val="0"/>
          <w:divBdr>
            <w:top w:val="none" w:sz="0" w:space="0" w:color="auto"/>
            <w:left w:val="none" w:sz="0" w:space="0" w:color="auto"/>
            <w:bottom w:val="none" w:sz="0" w:space="0" w:color="auto"/>
            <w:right w:val="none" w:sz="0" w:space="0" w:color="auto"/>
          </w:divBdr>
        </w:div>
        <w:div w:id="1516654547">
          <w:marLeft w:val="0"/>
          <w:marRight w:val="0"/>
          <w:marTop w:val="0"/>
          <w:marBottom w:val="0"/>
          <w:divBdr>
            <w:top w:val="none" w:sz="0" w:space="0" w:color="auto"/>
            <w:left w:val="none" w:sz="0" w:space="0" w:color="auto"/>
            <w:bottom w:val="none" w:sz="0" w:space="0" w:color="auto"/>
            <w:right w:val="none" w:sz="0" w:space="0" w:color="auto"/>
          </w:divBdr>
        </w:div>
        <w:div w:id="1602298833">
          <w:marLeft w:val="0"/>
          <w:marRight w:val="0"/>
          <w:marTop w:val="0"/>
          <w:marBottom w:val="0"/>
          <w:divBdr>
            <w:top w:val="none" w:sz="0" w:space="0" w:color="auto"/>
            <w:left w:val="none" w:sz="0" w:space="0" w:color="auto"/>
            <w:bottom w:val="none" w:sz="0" w:space="0" w:color="auto"/>
            <w:right w:val="none" w:sz="0" w:space="0" w:color="auto"/>
          </w:divBdr>
        </w:div>
      </w:divsChild>
    </w:div>
    <w:div w:id="1456095773">
      <w:bodyDiv w:val="1"/>
      <w:marLeft w:val="0"/>
      <w:marRight w:val="0"/>
      <w:marTop w:val="0"/>
      <w:marBottom w:val="0"/>
      <w:divBdr>
        <w:top w:val="none" w:sz="0" w:space="0" w:color="auto"/>
        <w:left w:val="none" w:sz="0" w:space="0" w:color="auto"/>
        <w:bottom w:val="none" w:sz="0" w:space="0" w:color="auto"/>
        <w:right w:val="none" w:sz="0" w:space="0" w:color="auto"/>
      </w:divBdr>
    </w:div>
    <w:div w:id="1643339905">
      <w:bodyDiv w:val="1"/>
      <w:marLeft w:val="0"/>
      <w:marRight w:val="0"/>
      <w:marTop w:val="0"/>
      <w:marBottom w:val="0"/>
      <w:divBdr>
        <w:top w:val="none" w:sz="0" w:space="0" w:color="auto"/>
        <w:left w:val="none" w:sz="0" w:space="0" w:color="auto"/>
        <w:bottom w:val="none" w:sz="0" w:space="0" w:color="auto"/>
        <w:right w:val="none" w:sz="0" w:space="0" w:color="auto"/>
      </w:divBdr>
    </w:div>
    <w:div w:id="1694958528">
      <w:bodyDiv w:val="1"/>
      <w:marLeft w:val="0"/>
      <w:marRight w:val="0"/>
      <w:marTop w:val="0"/>
      <w:marBottom w:val="0"/>
      <w:divBdr>
        <w:top w:val="none" w:sz="0" w:space="0" w:color="auto"/>
        <w:left w:val="none" w:sz="0" w:space="0" w:color="auto"/>
        <w:bottom w:val="none" w:sz="0" w:space="0" w:color="auto"/>
        <w:right w:val="none" w:sz="0" w:space="0" w:color="auto"/>
      </w:divBdr>
    </w:div>
    <w:div w:id="1724333423">
      <w:bodyDiv w:val="1"/>
      <w:marLeft w:val="0"/>
      <w:marRight w:val="0"/>
      <w:marTop w:val="0"/>
      <w:marBottom w:val="0"/>
      <w:divBdr>
        <w:top w:val="none" w:sz="0" w:space="0" w:color="auto"/>
        <w:left w:val="none" w:sz="0" w:space="0" w:color="auto"/>
        <w:bottom w:val="none" w:sz="0" w:space="0" w:color="auto"/>
        <w:right w:val="none" w:sz="0" w:space="0" w:color="auto"/>
      </w:divBdr>
    </w:div>
    <w:div w:id="1731657923">
      <w:bodyDiv w:val="1"/>
      <w:marLeft w:val="0"/>
      <w:marRight w:val="0"/>
      <w:marTop w:val="0"/>
      <w:marBottom w:val="0"/>
      <w:divBdr>
        <w:top w:val="none" w:sz="0" w:space="0" w:color="auto"/>
        <w:left w:val="none" w:sz="0" w:space="0" w:color="auto"/>
        <w:bottom w:val="none" w:sz="0" w:space="0" w:color="auto"/>
        <w:right w:val="none" w:sz="0" w:space="0" w:color="auto"/>
      </w:divBdr>
    </w:div>
    <w:div w:id="1749111947">
      <w:bodyDiv w:val="1"/>
      <w:marLeft w:val="0"/>
      <w:marRight w:val="0"/>
      <w:marTop w:val="0"/>
      <w:marBottom w:val="0"/>
      <w:divBdr>
        <w:top w:val="none" w:sz="0" w:space="0" w:color="auto"/>
        <w:left w:val="none" w:sz="0" w:space="0" w:color="auto"/>
        <w:bottom w:val="none" w:sz="0" w:space="0" w:color="auto"/>
        <w:right w:val="none" w:sz="0" w:space="0" w:color="auto"/>
      </w:divBdr>
    </w:div>
    <w:div w:id="1787114774">
      <w:bodyDiv w:val="1"/>
      <w:marLeft w:val="0"/>
      <w:marRight w:val="0"/>
      <w:marTop w:val="0"/>
      <w:marBottom w:val="0"/>
      <w:divBdr>
        <w:top w:val="none" w:sz="0" w:space="0" w:color="auto"/>
        <w:left w:val="none" w:sz="0" w:space="0" w:color="auto"/>
        <w:bottom w:val="none" w:sz="0" w:space="0" w:color="auto"/>
        <w:right w:val="none" w:sz="0" w:space="0" w:color="auto"/>
      </w:divBdr>
    </w:div>
    <w:div w:id="1810635723">
      <w:bodyDiv w:val="1"/>
      <w:marLeft w:val="0"/>
      <w:marRight w:val="0"/>
      <w:marTop w:val="0"/>
      <w:marBottom w:val="0"/>
      <w:divBdr>
        <w:top w:val="none" w:sz="0" w:space="0" w:color="auto"/>
        <w:left w:val="none" w:sz="0" w:space="0" w:color="auto"/>
        <w:bottom w:val="none" w:sz="0" w:space="0" w:color="auto"/>
        <w:right w:val="none" w:sz="0" w:space="0" w:color="auto"/>
      </w:divBdr>
    </w:div>
    <w:div w:id="1846432795">
      <w:bodyDiv w:val="1"/>
      <w:marLeft w:val="0"/>
      <w:marRight w:val="0"/>
      <w:marTop w:val="0"/>
      <w:marBottom w:val="0"/>
      <w:divBdr>
        <w:top w:val="none" w:sz="0" w:space="0" w:color="auto"/>
        <w:left w:val="none" w:sz="0" w:space="0" w:color="auto"/>
        <w:bottom w:val="none" w:sz="0" w:space="0" w:color="auto"/>
        <w:right w:val="none" w:sz="0" w:space="0" w:color="auto"/>
      </w:divBdr>
    </w:div>
    <w:div w:id="1857882020">
      <w:bodyDiv w:val="1"/>
      <w:marLeft w:val="0"/>
      <w:marRight w:val="0"/>
      <w:marTop w:val="0"/>
      <w:marBottom w:val="0"/>
      <w:divBdr>
        <w:top w:val="none" w:sz="0" w:space="0" w:color="auto"/>
        <w:left w:val="none" w:sz="0" w:space="0" w:color="auto"/>
        <w:bottom w:val="none" w:sz="0" w:space="0" w:color="auto"/>
        <w:right w:val="none" w:sz="0" w:space="0" w:color="auto"/>
      </w:divBdr>
      <w:divsChild>
        <w:div w:id="734157709">
          <w:marLeft w:val="0"/>
          <w:marRight w:val="0"/>
          <w:marTop w:val="0"/>
          <w:marBottom w:val="0"/>
          <w:divBdr>
            <w:top w:val="none" w:sz="0" w:space="0" w:color="auto"/>
            <w:left w:val="none" w:sz="0" w:space="0" w:color="auto"/>
            <w:bottom w:val="none" w:sz="0" w:space="0" w:color="auto"/>
            <w:right w:val="none" w:sz="0" w:space="0" w:color="auto"/>
          </w:divBdr>
        </w:div>
        <w:div w:id="1121845943">
          <w:marLeft w:val="0"/>
          <w:marRight w:val="0"/>
          <w:marTop w:val="0"/>
          <w:marBottom w:val="0"/>
          <w:divBdr>
            <w:top w:val="none" w:sz="0" w:space="0" w:color="auto"/>
            <w:left w:val="none" w:sz="0" w:space="0" w:color="auto"/>
            <w:bottom w:val="none" w:sz="0" w:space="0" w:color="auto"/>
            <w:right w:val="none" w:sz="0" w:space="0" w:color="auto"/>
          </w:divBdr>
        </w:div>
        <w:div w:id="1191645017">
          <w:marLeft w:val="0"/>
          <w:marRight w:val="0"/>
          <w:marTop w:val="0"/>
          <w:marBottom w:val="0"/>
          <w:divBdr>
            <w:top w:val="none" w:sz="0" w:space="0" w:color="auto"/>
            <w:left w:val="none" w:sz="0" w:space="0" w:color="auto"/>
            <w:bottom w:val="none" w:sz="0" w:space="0" w:color="auto"/>
            <w:right w:val="none" w:sz="0" w:space="0" w:color="auto"/>
          </w:divBdr>
        </w:div>
        <w:div w:id="1269195012">
          <w:marLeft w:val="0"/>
          <w:marRight w:val="0"/>
          <w:marTop w:val="0"/>
          <w:marBottom w:val="0"/>
          <w:divBdr>
            <w:top w:val="none" w:sz="0" w:space="0" w:color="auto"/>
            <w:left w:val="none" w:sz="0" w:space="0" w:color="auto"/>
            <w:bottom w:val="none" w:sz="0" w:space="0" w:color="auto"/>
            <w:right w:val="none" w:sz="0" w:space="0" w:color="auto"/>
          </w:divBdr>
        </w:div>
      </w:divsChild>
    </w:div>
    <w:div w:id="1896161733">
      <w:bodyDiv w:val="1"/>
      <w:marLeft w:val="0"/>
      <w:marRight w:val="0"/>
      <w:marTop w:val="0"/>
      <w:marBottom w:val="0"/>
      <w:divBdr>
        <w:top w:val="none" w:sz="0" w:space="0" w:color="auto"/>
        <w:left w:val="none" w:sz="0" w:space="0" w:color="auto"/>
        <w:bottom w:val="none" w:sz="0" w:space="0" w:color="auto"/>
        <w:right w:val="none" w:sz="0" w:space="0" w:color="auto"/>
      </w:divBdr>
    </w:div>
    <w:div w:id="1921452079">
      <w:bodyDiv w:val="1"/>
      <w:marLeft w:val="0"/>
      <w:marRight w:val="0"/>
      <w:marTop w:val="0"/>
      <w:marBottom w:val="0"/>
      <w:divBdr>
        <w:top w:val="none" w:sz="0" w:space="0" w:color="auto"/>
        <w:left w:val="none" w:sz="0" w:space="0" w:color="auto"/>
        <w:bottom w:val="none" w:sz="0" w:space="0" w:color="auto"/>
        <w:right w:val="none" w:sz="0" w:space="0" w:color="auto"/>
      </w:divBdr>
    </w:div>
    <w:div w:id="2013947137">
      <w:bodyDiv w:val="1"/>
      <w:marLeft w:val="0"/>
      <w:marRight w:val="0"/>
      <w:marTop w:val="0"/>
      <w:marBottom w:val="0"/>
      <w:divBdr>
        <w:top w:val="none" w:sz="0" w:space="0" w:color="auto"/>
        <w:left w:val="none" w:sz="0" w:space="0" w:color="auto"/>
        <w:bottom w:val="none" w:sz="0" w:space="0" w:color="auto"/>
        <w:right w:val="none" w:sz="0" w:space="0" w:color="auto"/>
      </w:divBdr>
    </w:div>
    <w:div w:id="2035106773">
      <w:bodyDiv w:val="1"/>
      <w:marLeft w:val="0"/>
      <w:marRight w:val="0"/>
      <w:marTop w:val="0"/>
      <w:marBottom w:val="0"/>
      <w:divBdr>
        <w:top w:val="none" w:sz="0" w:space="0" w:color="auto"/>
        <w:left w:val="none" w:sz="0" w:space="0" w:color="auto"/>
        <w:bottom w:val="none" w:sz="0" w:space="0" w:color="auto"/>
        <w:right w:val="none" w:sz="0" w:space="0" w:color="auto"/>
      </w:divBdr>
    </w:div>
    <w:div w:id="2116556430">
      <w:bodyDiv w:val="1"/>
      <w:marLeft w:val="0"/>
      <w:marRight w:val="0"/>
      <w:marTop w:val="0"/>
      <w:marBottom w:val="0"/>
      <w:divBdr>
        <w:top w:val="none" w:sz="0" w:space="0" w:color="auto"/>
        <w:left w:val="none" w:sz="0" w:space="0" w:color="auto"/>
        <w:bottom w:val="none" w:sz="0" w:space="0" w:color="auto"/>
        <w:right w:val="none" w:sz="0" w:space="0" w:color="auto"/>
      </w:divBdr>
    </w:div>
    <w:div w:id="21355155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nebulouscloud.eu/wp-content/uploads/2025/01/NebulOuS-Open-Call-2-Guidelines-for-applicants.pdf" TargetMode="External"/><Relationship Id="rId18" Type="http://schemas.openxmlformats.org/officeDocument/2006/relationships/image" Target="media/image6.png"/><Relationship Id="rId26" Type="http://schemas.microsoft.com/office/2020/10/relationships/intelligence" Target="intelligence2.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f6s.slack.com/archives/D06EXEJRKUM/p1738344464670179"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ebulouscloud.eu/open-call-2/" TargetMode="External"/><Relationship Id="rId22"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2.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eRelv&#227;o\Downloads\NGI_ONTOCHAIN-doc-deliverables-final.dotx" TargetMode="External"/></Relationships>
</file>

<file path=word/theme/theme1.xml><?xml version="1.0" encoding="utf-8"?>
<a:theme xmlns:a="http://schemas.openxmlformats.org/drawingml/2006/main" name="Office Theme">
  <a:themeElements>
    <a:clrScheme name="NebulOuS">
      <a:dk1>
        <a:srgbClr val="000000"/>
      </a:dk1>
      <a:lt1>
        <a:srgbClr val="A0459A"/>
      </a:lt1>
      <a:dk2>
        <a:srgbClr val="000000"/>
      </a:dk2>
      <a:lt2>
        <a:srgbClr val="FFFFFF"/>
      </a:lt2>
      <a:accent1>
        <a:srgbClr val="313185"/>
      </a:accent1>
      <a:accent2>
        <a:srgbClr val="313185"/>
      </a:accent2>
      <a:accent3>
        <a:srgbClr val="313185"/>
      </a:accent3>
      <a:accent4>
        <a:srgbClr val="313185"/>
      </a:accent4>
      <a:accent5>
        <a:srgbClr val="313185"/>
      </a:accent5>
      <a:accent6>
        <a:srgbClr val="313185"/>
      </a:accent6>
      <a:hlink>
        <a:srgbClr val="A0459A"/>
      </a:hlink>
      <a:folHlink>
        <a:srgbClr val="A0459A"/>
      </a:folHlink>
    </a:clrScheme>
    <a:fontScheme name="Custom 1">
      <a:majorFont>
        <a:latin typeface="Crimson Pro"/>
        <a:ea typeface=""/>
        <a:cs typeface=""/>
      </a:majorFont>
      <a:minorFont>
        <a:latin typeface="Crimson Pr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860CF03DB5D0D409D6752B93CF74203" ma:contentTypeVersion="15" ma:contentTypeDescription="Create a new document." ma:contentTypeScope="" ma:versionID="8b09339e528d31ebfb6aee0491837c06">
  <xsd:schema xmlns:xsd="http://www.w3.org/2001/XMLSchema" xmlns:xs="http://www.w3.org/2001/XMLSchema" xmlns:p="http://schemas.microsoft.com/office/2006/metadata/properties" xmlns:ns2="0158395c-47d3-4468-b380-dd5b12d10171" xmlns:ns3="e9d955f7-7d8c-4da3-a20e-68ce3ad7d090" targetNamespace="http://schemas.microsoft.com/office/2006/metadata/properties" ma:root="true" ma:fieldsID="47093579afad87f88a41bdbe054b83dc" ns2:_="" ns3:_="">
    <xsd:import namespace="0158395c-47d3-4468-b380-dd5b12d10171"/>
    <xsd:import namespace="e9d955f7-7d8c-4da3-a20e-68ce3ad7d09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58395c-47d3-4468-b380-dd5b12d101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0fcc97-24f9-4737-ad45-7ffa50775cd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d955f7-7d8c-4da3-a20e-68ce3ad7d09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346583d-9870-4bbd-b759-dfb46ca8689f}" ma:internalName="TaxCatchAll" ma:showField="CatchAllData" ma:web="e9d955f7-7d8c-4da3-a20e-68ce3ad7d0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158395c-47d3-4468-b380-dd5b12d10171">
      <Terms xmlns="http://schemas.microsoft.com/office/infopath/2007/PartnerControls"/>
    </lcf76f155ced4ddcb4097134ff3c332f>
    <TaxCatchAll xmlns="e9d955f7-7d8c-4da3-a20e-68ce3ad7d090" xsi:nil="true"/>
  </documentManagement>
</p:properties>
</file>

<file path=customXml/itemProps1.xml><?xml version="1.0" encoding="utf-8"?>
<ds:datastoreItem xmlns:ds="http://schemas.openxmlformats.org/officeDocument/2006/customXml" ds:itemID="{796B517F-8495-4EA5-8E5A-D5DE282A2F75}">
  <ds:schemaRefs>
    <ds:schemaRef ds:uri="http://schemas.microsoft.com/sharepoint/v3/contenttype/forms"/>
  </ds:schemaRefs>
</ds:datastoreItem>
</file>

<file path=customXml/itemProps2.xml><?xml version="1.0" encoding="utf-8"?>
<ds:datastoreItem xmlns:ds="http://schemas.openxmlformats.org/officeDocument/2006/customXml" ds:itemID="{3E087703-62D7-45F0-9FE1-F8B30D9AF3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58395c-47d3-4468-b380-dd5b12d10171"/>
    <ds:schemaRef ds:uri="e9d955f7-7d8c-4da3-a20e-68ce3ad7d0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583181-E0B3-EA43-8CBA-306F021F6AD6}">
  <ds:schemaRefs>
    <ds:schemaRef ds:uri="http://schemas.openxmlformats.org/officeDocument/2006/bibliography"/>
  </ds:schemaRefs>
</ds:datastoreItem>
</file>

<file path=customXml/itemProps4.xml><?xml version="1.0" encoding="utf-8"?>
<ds:datastoreItem xmlns:ds="http://schemas.openxmlformats.org/officeDocument/2006/customXml" ds:itemID="{ECB3FCB3-4908-4C79-8B78-59BC41B9FD70}">
  <ds:schemaRefs>
    <ds:schemaRef ds:uri="http://schemas.microsoft.com/office/2006/metadata/properties"/>
    <ds:schemaRef ds:uri="http://schemas.microsoft.com/office/infopath/2007/PartnerControls"/>
    <ds:schemaRef ds:uri="0158395c-47d3-4468-b380-dd5b12d10171"/>
    <ds:schemaRef ds:uri="e9d955f7-7d8c-4da3-a20e-68ce3ad7d090"/>
  </ds:schemaRefs>
</ds:datastoreItem>
</file>

<file path=docProps/app.xml><?xml version="1.0" encoding="utf-8"?>
<Properties xmlns="http://schemas.openxmlformats.org/officeDocument/2006/extended-properties" xmlns:vt="http://schemas.openxmlformats.org/officeDocument/2006/docPropsVTypes">
  <Template>C:\Users\AlexandreRelvão\Downloads\NGI_ONTOCHAIN-doc-deliverables-final.dotx</Template>
  <TotalTime>28</TotalTime>
  <Pages>14</Pages>
  <Words>2387</Words>
  <Characters>13610</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15966</CharactersWithSpaces>
  <SharedDoc>false</SharedDoc>
  <HyperlinkBase/>
  <HLinks>
    <vt:vector size="6" baseType="variant">
      <vt:variant>
        <vt:i4>4653131</vt:i4>
      </vt:variant>
      <vt:variant>
        <vt:i4>0</vt:i4>
      </vt:variant>
      <vt:variant>
        <vt:i4>0</vt:i4>
      </vt:variant>
      <vt:variant>
        <vt:i4>5</vt:i4>
      </vt:variant>
      <vt:variant>
        <vt:lpwstr>https://nebulouscloud.eu/open-call-2/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Relvão</dc:creator>
  <cp:keywords/>
  <dc:description/>
  <cp:lastModifiedBy>Ana Alves</cp:lastModifiedBy>
  <cp:revision>53</cp:revision>
  <dcterms:created xsi:type="dcterms:W3CDTF">2025-01-31T15:58:00Z</dcterms:created>
  <dcterms:modified xsi:type="dcterms:W3CDTF">2025-01-31T17:27:00Z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0x0101008860CF03DB5D0D409D6752B93CF74203</vt:lpwstr>
  </property>
  <property fmtid="{D5CDD505-2E9C-101B-9397-08002B2CF9AE}" pid="3" name="MediaServiceImageTags">
    <vt:lpwstr/>
  </property>
</Properties>
</file>